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87868" w14:textId="77777777" w:rsidR="00925D81" w:rsidRPr="00575886" w:rsidRDefault="00925D81" w:rsidP="00925D81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auszufüllen.</w:t>
      </w:r>
    </w:p>
    <w:p w14:paraId="648FEEE4" w14:textId="77777777" w:rsidR="00925D81" w:rsidRDefault="00925D81" w:rsidP="00925D81">
      <w:pPr>
        <w:pStyle w:val="berschrift5"/>
      </w:pPr>
      <w:r>
        <w:t>Name und Anschrift des Bewerbers/ der Bewerbergemeinschaft:</w:t>
      </w:r>
    </w:p>
    <w:sdt>
      <w:sdtPr>
        <w:id w:val="450367917"/>
        <w:placeholder>
          <w:docPart w:val="32B0C0B3EF9543158286F0D8BBFEE1F8"/>
        </w:placeholder>
        <w:showingPlcHdr/>
      </w:sdtPr>
      <w:sdtContent>
        <w:p w14:paraId="00CC9B1E" w14:textId="77777777" w:rsidR="00925D81" w:rsidRDefault="00925D81" w:rsidP="00925D81">
          <w:r w:rsidRPr="0032192D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44676BCB" w14:textId="77777777" w:rsidR="00925D81" w:rsidRDefault="00925D81" w:rsidP="00925D81">
      <w:pPr>
        <w:pStyle w:val="berschriftInhaltsverzeichnis"/>
      </w:pPr>
      <w:r>
        <w:t xml:space="preserve">Checkliste der durch die Bewerber vorzulegenden Unterlagen </w:t>
      </w:r>
    </w:p>
    <w:p w14:paraId="4E9F36CB" w14:textId="77777777" w:rsidR="00925D81" w:rsidRDefault="00925D81" w:rsidP="00925D81">
      <w:r w:rsidRPr="0032192D">
        <w:rPr>
          <w:b/>
          <w:bCs/>
        </w:rPr>
        <w:t>Hinweis:</w:t>
      </w:r>
      <w:r>
        <w:rPr>
          <w:b/>
          <w:bCs/>
        </w:rPr>
        <w:t xml:space="preserve"> </w:t>
      </w:r>
      <w:r>
        <w:t>Alle Dokumente sind elektronisch über die Vergabeplattform hochzuladen und sind ohne eigenhändige Unterschrift rechtsverbindlich.</w:t>
      </w:r>
    </w:p>
    <w:tbl>
      <w:tblPr>
        <w:tblStyle w:val="Tabellenraster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19"/>
        <w:gridCol w:w="94"/>
        <w:gridCol w:w="4867"/>
        <w:gridCol w:w="1422"/>
        <w:gridCol w:w="1268"/>
      </w:tblGrid>
      <w:tr w:rsidR="00884B3C" w14:paraId="0ECD08FE" w14:textId="77777777" w:rsidTr="00416BE6">
        <w:trPr>
          <w:trHeight w:val="1387"/>
          <w:tblHeader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57961F24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>Anlage</w:t>
            </w: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3535921A" w14:textId="5782CBD4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 xml:space="preserve">Formblätter und zu verwendende Dateien 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6332CA1B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>Liegt vor (Eintragung Bewerber)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2E8065C5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 xml:space="preserve">Prüfung Vergabe-stelle </w:t>
            </w:r>
          </w:p>
        </w:tc>
      </w:tr>
      <w:tr w:rsidR="00884B3C" w14:paraId="14F45947" w14:textId="77777777" w:rsidTr="00416BE6">
        <w:trPr>
          <w:trHeight w:val="332"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ADEA441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7A50435A" w14:textId="571608E8" w:rsidR="00884B3C" w:rsidRPr="00F45D96" w:rsidRDefault="00884B3C" w:rsidP="002B3DC3">
            <w:pPr>
              <w:jc w:val="left"/>
              <w:rPr>
                <w:b/>
                <w:bCs/>
              </w:rPr>
            </w:pPr>
            <w:r w:rsidRPr="00F45D96">
              <w:rPr>
                <w:b/>
                <w:bCs/>
              </w:rPr>
              <w:t>Formblätter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7434C9B4" w14:textId="77777777" w:rsidR="00884B3C" w:rsidRDefault="00884B3C" w:rsidP="002B3DC3">
            <w:pPr>
              <w:jc w:val="left"/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282B01E4" w14:textId="77777777" w:rsidR="00884B3C" w:rsidRDefault="00884B3C" w:rsidP="002B3DC3">
            <w:pPr>
              <w:jc w:val="left"/>
            </w:pPr>
          </w:p>
        </w:tc>
      </w:tr>
      <w:tr w:rsidR="00884B3C" w14:paraId="17593298" w14:textId="77777777" w:rsidTr="00C542EC">
        <w:trPr>
          <w:trHeight w:val="201"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2C972762" w14:textId="20DECB8D" w:rsidR="00884B3C" w:rsidRPr="008C2EEA" w:rsidRDefault="00905C07" w:rsidP="00447121">
            <w:pPr>
              <w:jc w:val="left"/>
            </w:pPr>
            <w:r>
              <w:rPr>
                <w:b/>
                <w:bCs/>
              </w:rPr>
              <w:t>FB0</w:t>
            </w:r>
            <w:r w:rsidR="00641025">
              <w:rPr>
                <w:b/>
                <w:bCs/>
              </w:rPr>
              <w:t>1</w:t>
            </w: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87ED9" w14:textId="405096AD" w:rsidR="00884B3C" w:rsidRPr="00F45D96" w:rsidRDefault="003C0EC3" w:rsidP="00447121">
            <w:pPr>
              <w:jc w:val="left"/>
            </w:pPr>
            <w:r>
              <w:rPr>
                <w:b/>
                <w:bCs/>
              </w:rPr>
              <w:t>Bewerberfragen</w:t>
            </w:r>
            <w:r w:rsidR="00447121">
              <w:rPr>
                <w:b/>
                <w:bCs/>
              </w:rPr>
              <w:br/>
            </w:r>
            <w:r w:rsidR="00733905">
              <w:t>(</w:t>
            </w:r>
            <w:r w:rsidR="00884B3C" w:rsidRPr="0075571D">
              <w:rPr>
                <w:i/>
                <w:iCs/>
              </w:rPr>
              <w:t>Ein Fehlen führt nicht zum Ausschluss</w:t>
            </w:r>
            <w:r w:rsidR="00884B3C"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731AC0D8" w14:textId="7E0A0D19" w:rsidR="00884B3C" w:rsidRPr="008C2EEA" w:rsidRDefault="00884B3C" w:rsidP="002B3DC3">
            <w:pPr>
              <w:jc w:val="left"/>
              <w:rPr>
                <w:highlight w:val="yellow"/>
              </w:rPr>
            </w:pPr>
            <w:r w:rsidRPr="00F45D96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681277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465256A" w14:textId="68DB34A6" w:rsidR="00884B3C" w:rsidRPr="00F10F2F" w:rsidRDefault="00884B3C" w:rsidP="002B3DC3">
            <w:pPr>
              <w:jc w:val="left"/>
            </w:pPr>
          </w:p>
        </w:tc>
      </w:tr>
      <w:tr w:rsidR="00FE23F6" w14:paraId="2FAC97DA" w14:textId="77777777" w:rsidTr="00FE23F6">
        <w:trPr>
          <w:trHeight w:val="8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6B7F3" w14:textId="77777777" w:rsidR="00FE23F6" w:rsidRDefault="00FE23F6" w:rsidP="002B3DC3">
            <w:pPr>
              <w:jc w:val="left"/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19488" w14:textId="39FF8E7A" w:rsidR="00FE23F6" w:rsidRPr="00FE23F6" w:rsidRDefault="00FE23F6" w:rsidP="002B3DC3">
            <w:pPr>
              <w:jc w:val="left"/>
              <w:rPr>
                <w:color w:val="auto"/>
              </w:rPr>
            </w:pPr>
            <w:r w:rsidRPr="00FE23F6">
              <w:rPr>
                <w:color w:val="auto"/>
                <w:lang w:val="nl-NL"/>
              </w:rPr>
              <w:t>KVBS</w:t>
            </w:r>
            <w:r w:rsidR="00F018CD">
              <w:rPr>
                <w:color w:val="auto"/>
                <w:lang w:val="nl-NL"/>
              </w:rPr>
              <w:t>2</w:t>
            </w:r>
            <w:r w:rsidRPr="00FE23F6">
              <w:rPr>
                <w:color w:val="auto"/>
                <w:lang w:val="nl-NL"/>
              </w:rPr>
              <w:t>_7</w:t>
            </w:r>
            <w:r w:rsidR="000D78FD">
              <w:rPr>
                <w:color w:val="auto"/>
                <w:lang w:val="nl-NL"/>
              </w:rPr>
              <w:t>11</w:t>
            </w:r>
            <w:r w:rsidR="00F018CD">
              <w:rPr>
                <w:color w:val="auto"/>
                <w:lang w:val="nl-NL"/>
              </w:rPr>
              <w:t>.00</w:t>
            </w:r>
            <w:r w:rsidRPr="00FE23F6">
              <w:rPr>
                <w:color w:val="auto"/>
                <w:lang w:val="nl-NL"/>
              </w:rPr>
              <w:t>_AUU</w:t>
            </w:r>
            <w:r w:rsidR="00F018CD">
              <w:rPr>
                <w:color w:val="auto"/>
                <w:lang w:val="nl-NL"/>
              </w:rPr>
              <w:t>_TNW</w:t>
            </w:r>
            <w:r w:rsidRPr="00FE23F6">
              <w:rPr>
                <w:color w:val="auto"/>
                <w:lang w:val="nl-NL"/>
              </w:rPr>
              <w:t>_FB01 B</w:t>
            </w:r>
            <w:r w:rsidR="00F018CD">
              <w:rPr>
                <w:color w:val="auto"/>
                <w:lang w:val="nl-NL"/>
              </w:rPr>
              <w:t xml:space="preserve">eweberfragen </w:t>
            </w:r>
            <w:r w:rsidR="00F018CD">
              <w:t>719.04 jur. PM</w:t>
            </w:r>
            <w:r w:rsidRPr="00FE23F6">
              <w:rPr>
                <w:color w:val="auto"/>
                <w:lang w:val="nl-NL"/>
              </w:rPr>
              <w:t>_f_</w:t>
            </w:r>
            <w:r w:rsidR="003E36E0" w:rsidRPr="003E36E0">
              <w:rPr>
                <w:color w:val="auto"/>
                <w:lang w:val="nl-NL"/>
              </w:rPr>
              <w:t>20260408</w:t>
            </w:r>
            <w:r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0FC0731" w14:textId="77777777" w:rsidR="00FE23F6" w:rsidRPr="00F10F2F" w:rsidRDefault="00FE23F6" w:rsidP="002B3DC3">
            <w:pPr>
              <w:jc w:val="left"/>
            </w:pPr>
          </w:p>
        </w:tc>
      </w:tr>
      <w:tr w:rsidR="00641025" w14:paraId="719D4612" w14:textId="77777777" w:rsidTr="0099505E">
        <w:trPr>
          <w:trHeight w:val="201"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35E01A45" w14:textId="38B207B7" w:rsidR="00641025" w:rsidRPr="008C2EEA" w:rsidRDefault="00641025" w:rsidP="00447121">
            <w:pPr>
              <w:jc w:val="left"/>
            </w:pPr>
            <w:r>
              <w:rPr>
                <w:b/>
                <w:bCs/>
              </w:rPr>
              <w:t>FB02</w:t>
            </w: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0EA44" w14:textId="2154693C" w:rsidR="00641025" w:rsidRPr="00F45D96" w:rsidRDefault="00641025" w:rsidP="00447121">
            <w:pPr>
              <w:jc w:val="left"/>
            </w:pPr>
            <w:r w:rsidRPr="00F45D96">
              <w:rPr>
                <w:b/>
                <w:bCs/>
              </w:rPr>
              <w:t>Checkliste der durch die Bewerber vorzulegenden Unterlagen</w:t>
            </w:r>
            <w:r w:rsidR="00447121">
              <w:rPr>
                <w:b/>
                <w:bCs/>
              </w:rPr>
              <w:br/>
            </w:r>
            <w:r>
              <w:t>(</w:t>
            </w:r>
            <w:r w:rsidRPr="0075571D">
              <w:rPr>
                <w:i/>
                <w:iCs/>
              </w:rPr>
              <w:t>Ein Fehlen führt nicht zum Ausschluss</w:t>
            </w:r>
            <w: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229D32CC" w14:textId="3E55D646" w:rsidR="00641025" w:rsidRPr="008C2EEA" w:rsidRDefault="00641025" w:rsidP="0099505E">
            <w:pPr>
              <w:jc w:val="left"/>
              <w:rPr>
                <w:highlight w:val="yellow"/>
              </w:rPr>
            </w:pPr>
            <w:r w:rsidRPr="00F45D96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1675608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03B27E20" w14:textId="77777777" w:rsidR="00641025" w:rsidRPr="00F10F2F" w:rsidRDefault="00641025" w:rsidP="0099505E">
            <w:pPr>
              <w:jc w:val="left"/>
            </w:pPr>
          </w:p>
        </w:tc>
      </w:tr>
      <w:tr w:rsidR="00FE1622" w14:paraId="4CDDBC10" w14:textId="77777777" w:rsidTr="00FE1622">
        <w:trPr>
          <w:trHeight w:val="8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62670" w14:textId="77777777" w:rsidR="00FE1622" w:rsidRDefault="00FE1622" w:rsidP="0099505E">
            <w:pPr>
              <w:jc w:val="left"/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CD79D" w14:textId="42B6097B" w:rsidR="00FE1622" w:rsidRDefault="00FE1622" w:rsidP="0099505E">
            <w:pPr>
              <w:jc w:val="left"/>
            </w:pPr>
            <w:r w:rsidRPr="00FE1622">
              <w:t>KVBS</w:t>
            </w:r>
            <w:r w:rsidR="00F018CD">
              <w:t>2</w:t>
            </w:r>
            <w:r w:rsidRPr="00FE1622">
              <w:t>_7</w:t>
            </w:r>
            <w:r w:rsidR="00DD348A">
              <w:t>11</w:t>
            </w:r>
            <w:r w:rsidR="00F018CD">
              <w:t>.00</w:t>
            </w:r>
            <w:r w:rsidRPr="00FE1622">
              <w:t>_AUU</w:t>
            </w:r>
            <w:r w:rsidR="00F018CD">
              <w:t>_TNW</w:t>
            </w:r>
            <w:r w:rsidRPr="00FE1622">
              <w:t>_FB02 C</w:t>
            </w:r>
            <w:r w:rsidR="00F018CD">
              <w:t>heckliste 719.04 jur. PM f</w:t>
            </w:r>
            <w:r w:rsidRPr="00FE1622">
              <w:t>_</w:t>
            </w:r>
            <w:r w:rsidR="003E36E0" w:rsidRPr="003E36E0">
              <w:rPr>
                <w:lang w:val="nl-NL"/>
              </w:rPr>
              <w:t>20260408</w:t>
            </w:r>
            <w:r>
              <w:t>.d</w:t>
            </w:r>
            <w:r w:rsidR="00217599">
              <w:t>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D38889E" w14:textId="77777777" w:rsidR="00FE1622" w:rsidRPr="00F10F2F" w:rsidRDefault="00FE1622" w:rsidP="0099505E">
            <w:pPr>
              <w:jc w:val="left"/>
            </w:pPr>
          </w:p>
        </w:tc>
      </w:tr>
      <w:tr w:rsidR="00884B3C" w14:paraId="763034A9" w14:textId="77777777" w:rsidTr="00E06E88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91494" w14:textId="46284D4D" w:rsidR="00884B3C" w:rsidRPr="00F45D96" w:rsidRDefault="0057180D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</w:t>
            </w:r>
            <w:r w:rsidR="00561424">
              <w:rPr>
                <w:b/>
                <w:bCs/>
              </w:rPr>
              <w:t>3</w:t>
            </w:r>
            <w:r w:rsidR="00884B3C"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4AE9B" w14:textId="02811BFD" w:rsidR="00884B3C" w:rsidRPr="00691D8C" w:rsidRDefault="00561424" w:rsidP="00FC61B9">
            <w:pPr>
              <w:jc w:val="left"/>
            </w:pPr>
            <w:r>
              <w:rPr>
                <w:b/>
                <w:bCs/>
              </w:rPr>
              <w:t>Teilnahmeerklärung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B3876" w14:textId="05BE74DC" w:rsidR="00884B3C" w:rsidRDefault="00884B3C" w:rsidP="002B3DC3">
            <w:pPr>
              <w:jc w:val="left"/>
            </w:pPr>
            <w:r w:rsidRPr="00691D8C">
              <w:rPr>
                <w:highlight w:val="yellow"/>
              </w:rPr>
              <w:t>Ja</w:t>
            </w:r>
            <w:r w:rsidR="00ED11E1"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78161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481203FF" w14:textId="03134B78" w:rsidR="00884B3C" w:rsidRPr="00F10F2F" w:rsidRDefault="00884B3C" w:rsidP="002B3DC3">
            <w:pPr>
              <w:jc w:val="left"/>
            </w:pPr>
          </w:p>
        </w:tc>
      </w:tr>
      <w:tr w:rsidR="00217599" w14:paraId="10C21F7A" w14:textId="77777777" w:rsidTr="00217599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8E70A" w14:textId="7791A3A9" w:rsidR="00217599" w:rsidRDefault="00217599" w:rsidP="00FC61B9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85FF6" w14:textId="3D9B3F2F" w:rsidR="00217599" w:rsidRPr="00691D8C" w:rsidRDefault="00217599" w:rsidP="00FC61B9">
            <w:pPr>
              <w:jc w:val="left"/>
              <w:rPr>
                <w:highlight w:val="yellow"/>
              </w:rPr>
            </w:pPr>
            <w:r w:rsidRPr="00217599">
              <w:rPr>
                <w:color w:val="auto"/>
              </w:rPr>
              <w:t>KVBS</w:t>
            </w:r>
            <w:r w:rsidR="00F018CD">
              <w:rPr>
                <w:color w:val="auto"/>
              </w:rPr>
              <w:t>2</w:t>
            </w:r>
            <w:r w:rsidRPr="00217599">
              <w:rPr>
                <w:color w:val="auto"/>
              </w:rPr>
              <w:t>_7</w:t>
            </w:r>
            <w:r w:rsidR="00AF71FD">
              <w:rPr>
                <w:color w:val="auto"/>
              </w:rPr>
              <w:t>11</w:t>
            </w:r>
            <w:r w:rsidR="00F018CD">
              <w:rPr>
                <w:color w:val="auto"/>
              </w:rPr>
              <w:t>.00</w:t>
            </w:r>
            <w:r w:rsidRPr="00217599">
              <w:rPr>
                <w:color w:val="auto"/>
              </w:rPr>
              <w:t>_AUU_</w:t>
            </w:r>
            <w:r w:rsidR="00F018CD">
              <w:rPr>
                <w:color w:val="auto"/>
              </w:rPr>
              <w:t>TNW_</w:t>
            </w:r>
            <w:r w:rsidRPr="00217599">
              <w:rPr>
                <w:color w:val="auto"/>
              </w:rPr>
              <w:t>FB0</w:t>
            </w:r>
            <w:r w:rsidR="00561424">
              <w:rPr>
                <w:color w:val="auto"/>
              </w:rPr>
              <w:t>3</w:t>
            </w:r>
            <w:r w:rsidRPr="00217599">
              <w:rPr>
                <w:color w:val="auto"/>
              </w:rPr>
              <w:t xml:space="preserve"> </w:t>
            </w:r>
            <w:r w:rsidR="00561424">
              <w:rPr>
                <w:color w:val="auto"/>
              </w:rPr>
              <w:t>Teilnahmeerklärung</w:t>
            </w:r>
            <w:r w:rsidR="00F018CD">
              <w:rPr>
                <w:color w:val="auto"/>
              </w:rPr>
              <w:t xml:space="preserve"> </w:t>
            </w:r>
            <w:r w:rsidR="00F018CD">
              <w:t>719.04 jur. PM f</w:t>
            </w:r>
            <w:r w:rsidR="00F018CD" w:rsidRPr="00FE1622">
              <w:t>_</w:t>
            </w:r>
            <w:r w:rsidR="003E36E0" w:rsidRPr="003E36E0">
              <w:rPr>
                <w:lang w:val="nl-NL"/>
              </w:rPr>
              <w:t>20260408</w:t>
            </w:r>
            <w:r w:rsidRPr="00217599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C86218F" w14:textId="77777777" w:rsidR="00217599" w:rsidRPr="00F10F2F" w:rsidRDefault="00217599" w:rsidP="00FC61B9">
            <w:pPr>
              <w:jc w:val="left"/>
            </w:pPr>
          </w:p>
        </w:tc>
      </w:tr>
      <w:tr w:rsidR="00561424" w:rsidRPr="00F10F2F" w14:paraId="51876A76" w14:textId="77777777" w:rsidTr="00E16268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7F6F0" w14:textId="77777777" w:rsidR="00561424" w:rsidRPr="00F45D96" w:rsidRDefault="00561424" w:rsidP="00E1626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FB04</w:t>
            </w:r>
            <w:r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9394A" w14:textId="77777777" w:rsidR="00561424" w:rsidRPr="00691D8C" w:rsidRDefault="00561424" w:rsidP="00E16268">
            <w:pPr>
              <w:jc w:val="left"/>
            </w:pPr>
            <w:r>
              <w:rPr>
                <w:b/>
                <w:bCs/>
              </w:rPr>
              <w:t>Unternehmensdatenblatt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BF7E" w14:textId="77777777" w:rsidR="00561424" w:rsidRDefault="00561424" w:rsidP="00E16268">
            <w:pPr>
              <w:jc w:val="left"/>
            </w:pPr>
            <w:r w:rsidRPr="00691D8C">
              <w:rPr>
                <w:highlight w:val="yellow"/>
              </w:rPr>
              <w:t>Ja</w:t>
            </w:r>
            <w:r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948050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47BA4F77" w14:textId="77777777" w:rsidR="00561424" w:rsidRPr="00F10F2F" w:rsidRDefault="00561424" w:rsidP="00E16268">
            <w:pPr>
              <w:jc w:val="left"/>
            </w:pPr>
          </w:p>
        </w:tc>
      </w:tr>
      <w:tr w:rsidR="00561424" w:rsidRPr="00F10F2F" w14:paraId="09EED6B9" w14:textId="77777777" w:rsidTr="00E16268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C0FBA" w14:textId="77777777" w:rsidR="00561424" w:rsidRDefault="00561424" w:rsidP="00E16268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42AC4" w14:textId="69A0CD41" w:rsidR="00561424" w:rsidRPr="00691D8C" w:rsidRDefault="00561424" w:rsidP="00E16268">
            <w:pPr>
              <w:jc w:val="left"/>
              <w:rPr>
                <w:highlight w:val="yellow"/>
              </w:rPr>
            </w:pPr>
            <w:r w:rsidRPr="00217599">
              <w:rPr>
                <w:color w:val="auto"/>
              </w:rPr>
              <w:t>KVBS</w:t>
            </w:r>
            <w:r>
              <w:rPr>
                <w:color w:val="auto"/>
              </w:rPr>
              <w:t>2</w:t>
            </w:r>
            <w:r w:rsidRPr="00217599">
              <w:rPr>
                <w:color w:val="auto"/>
              </w:rPr>
              <w:t>_7</w:t>
            </w:r>
            <w:r>
              <w:rPr>
                <w:color w:val="auto"/>
              </w:rPr>
              <w:t>11.00</w:t>
            </w:r>
            <w:r w:rsidRPr="00217599">
              <w:rPr>
                <w:color w:val="auto"/>
              </w:rPr>
              <w:t>_AUU_</w:t>
            </w:r>
            <w:r>
              <w:rPr>
                <w:color w:val="auto"/>
              </w:rPr>
              <w:t>TNW_</w:t>
            </w:r>
            <w:r w:rsidRPr="00217599">
              <w:rPr>
                <w:color w:val="auto"/>
              </w:rPr>
              <w:t xml:space="preserve">FB04 </w:t>
            </w:r>
            <w:r>
              <w:rPr>
                <w:color w:val="auto"/>
              </w:rPr>
              <w:t xml:space="preserve">Unternehmensdatenblatt </w:t>
            </w:r>
            <w:r>
              <w:t>719.04 jur. PM f</w:t>
            </w:r>
            <w:r w:rsidRPr="00FE1622">
              <w:t>_</w:t>
            </w:r>
            <w:r w:rsidR="003E36E0" w:rsidRPr="003E36E0">
              <w:rPr>
                <w:lang w:val="nl-NL"/>
              </w:rPr>
              <w:t>20260408</w:t>
            </w:r>
            <w:r w:rsidRPr="00217599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0A94CA9" w14:textId="77777777" w:rsidR="00561424" w:rsidRPr="00F10F2F" w:rsidRDefault="00561424" w:rsidP="00E16268">
            <w:pPr>
              <w:jc w:val="left"/>
            </w:pPr>
          </w:p>
        </w:tc>
      </w:tr>
      <w:tr w:rsidR="005C19C2" w14:paraId="55EE64A1" w14:textId="77777777" w:rsidTr="0099505E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28C5F" w14:textId="1C9ADDA3" w:rsidR="005C19C2" w:rsidRPr="00F45D96" w:rsidRDefault="005C19C2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FB05</w:t>
            </w:r>
            <w:r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FFD25" w14:textId="5D7F674E" w:rsidR="005C19C2" w:rsidRPr="007E656A" w:rsidRDefault="005C19C2" w:rsidP="0099505E">
            <w:pPr>
              <w:jc w:val="left"/>
              <w:rPr>
                <w:b/>
                <w:bCs/>
              </w:rPr>
            </w:pPr>
            <w:r w:rsidRPr="007E656A">
              <w:rPr>
                <w:b/>
                <w:bCs/>
              </w:rPr>
              <w:t>Erklärung zum Nichtvorliegen von Aus-schlussgründen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F25BE" w14:textId="77777777" w:rsidR="005C19C2" w:rsidRDefault="005C19C2" w:rsidP="0099505E">
            <w:pPr>
              <w:jc w:val="left"/>
            </w:pPr>
            <w:r w:rsidRPr="00691D8C">
              <w:rPr>
                <w:highlight w:val="yellow"/>
              </w:rPr>
              <w:t>Ja</w:t>
            </w:r>
            <w:r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-781881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6607D7CB" w14:textId="77777777" w:rsidR="005C19C2" w:rsidRPr="00F10F2F" w:rsidRDefault="005C19C2" w:rsidP="0099505E">
            <w:pPr>
              <w:jc w:val="left"/>
            </w:pPr>
          </w:p>
        </w:tc>
      </w:tr>
      <w:tr w:rsidR="00152494" w14:paraId="7B7FA4D1" w14:textId="77777777" w:rsidTr="00152494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7652E" w14:textId="77777777" w:rsidR="00152494" w:rsidRDefault="00152494" w:rsidP="0099505E">
            <w:pPr>
              <w:jc w:val="left"/>
              <w:rPr>
                <w:b/>
                <w:bCs/>
              </w:rPr>
            </w:pPr>
            <w:r>
              <w:lastRenderedPageBreak/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5397B" w14:textId="0F1E6134" w:rsidR="00152494" w:rsidRPr="00691D8C" w:rsidRDefault="00152494" w:rsidP="0099505E">
            <w:pPr>
              <w:jc w:val="left"/>
              <w:rPr>
                <w:highlight w:val="yellow"/>
              </w:rPr>
            </w:pPr>
            <w:r w:rsidRPr="00152494">
              <w:rPr>
                <w:color w:val="auto"/>
              </w:rPr>
              <w:t>KVBS</w:t>
            </w:r>
            <w:r w:rsidR="00F018CD">
              <w:rPr>
                <w:color w:val="auto"/>
              </w:rPr>
              <w:t>2</w:t>
            </w:r>
            <w:r w:rsidRPr="00152494">
              <w:rPr>
                <w:color w:val="auto"/>
              </w:rPr>
              <w:t>_7</w:t>
            </w:r>
            <w:r w:rsidR="00C03617">
              <w:rPr>
                <w:color w:val="auto"/>
              </w:rPr>
              <w:t>11</w:t>
            </w:r>
            <w:r w:rsidR="00F018CD">
              <w:rPr>
                <w:color w:val="auto"/>
              </w:rPr>
              <w:t>.00</w:t>
            </w:r>
            <w:r w:rsidRPr="00152494">
              <w:rPr>
                <w:color w:val="auto"/>
              </w:rPr>
              <w:t>_AUU</w:t>
            </w:r>
            <w:r w:rsidR="00F018CD">
              <w:rPr>
                <w:color w:val="auto"/>
              </w:rPr>
              <w:t>_TNW</w:t>
            </w:r>
            <w:r w:rsidRPr="00152494">
              <w:rPr>
                <w:color w:val="auto"/>
              </w:rPr>
              <w:t xml:space="preserve">_FB05 </w:t>
            </w:r>
            <w:r w:rsidR="00F018CD">
              <w:rPr>
                <w:color w:val="auto"/>
              </w:rPr>
              <w:t xml:space="preserve">Erklärung Ausschlussgründe </w:t>
            </w:r>
            <w:r w:rsidR="00F018CD">
              <w:t>719.04 jur. PM f</w:t>
            </w:r>
            <w:r w:rsidR="00F018CD" w:rsidRPr="00FE1622">
              <w:t>_</w:t>
            </w:r>
            <w:r w:rsidR="003E36E0" w:rsidRPr="003E36E0">
              <w:rPr>
                <w:lang w:val="nl-NL"/>
              </w:rPr>
              <w:t>20260408</w:t>
            </w:r>
            <w:r w:rsidRPr="00152494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47AF117" w14:textId="77777777" w:rsidR="00152494" w:rsidRPr="00F10F2F" w:rsidRDefault="00152494" w:rsidP="0099505E">
            <w:pPr>
              <w:jc w:val="left"/>
            </w:pPr>
          </w:p>
        </w:tc>
      </w:tr>
      <w:tr w:rsidR="00561424" w:rsidRPr="00F10F2F" w14:paraId="4DEF6D4D" w14:textId="77777777" w:rsidTr="00E16268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AC7DE" w14:textId="4EC6F734" w:rsidR="00561424" w:rsidRPr="00F45D96" w:rsidRDefault="00561424" w:rsidP="00E1626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FB06</w:t>
            </w:r>
            <w:r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29ED6" w14:textId="32B8D978" w:rsidR="00561424" w:rsidRPr="00691D8C" w:rsidRDefault="00561424" w:rsidP="00E16268">
            <w:pPr>
              <w:jc w:val="left"/>
            </w:pPr>
            <w:r>
              <w:rPr>
                <w:b/>
                <w:bCs/>
              </w:rPr>
              <w:t>Erklärung Bewerbergemeinschaft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45614" w14:textId="77777777" w:rsidR="00561424" w:rsidRDefault="00561424" w:rsidP="00E16268">
            <w:pPr>
              <w:jc w:val="left"/>
            </w:pPr>
            <w:r w:rsidRPr="00691D8C">
              <w:rPr>
                <w:highlight w:val="yellow"/>
              </w:rPr>
              <w:t>Ja</w:t>
            </w:r>
            <w:r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-1691369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0C770B0B" w14:textId="77777777" w:rsidR="00561424" w:rsidRPr="00F10F2F" w:rsidRDefault="00561424" w:rsidP="00E16268">
            <w:pPr>
              <w:jc w:val="left"/>
            </w:pPr>
          </w:p>
        </w:tc>
      </w:tr>
      <w:tr w:rsidR="00561424" w:rsidRPr="00F10F2F" w14:paraId="63A0F8EF" w14:textId="77777777" w:rsidTr="00E16268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107AC" w14:textId="77777777" w:rsidR="00561424" w:rsidRDefault="00561424" w:rsidP="00E16268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0567B" w14:textId="626D4612" w:rsidR="00561424" w:rsidRPr="00691D8C" w:rsidRDefault="00561424" w:rsidP="00E16268">
            <w:pPr>
              <w:jc w:val="left"/>
              <w:rPr>
                <w:highlight w:val="yellow"/>
              </w:rPr>
            </w:pPr>
            <w:r w:rsidRPr="00217599">
              <w:rPr>
                <w:color w:val="auto"/>
              </w:rPr>
              <w:t>KVBS</w:t>
            </w:r>
            <w:r>
              <w:rPr>
                <w:color w:val="auto"/>
              </w:rPr>
              <w:t>2</w:t>
            </w:r>
            <w:r w:rsidRPr="00217599">
              <w:rPr>
                <w:color w:val="auto"/>
              </w:rPr>
              <w:t>_7</w:t>
            </w:r>
            <w:r>
              <w:rPr>
                <w:color w:val="auto"/>
              </w:rPr>
              <w:t>11.00</w:t>
            </w:r>
            <w:r w:rsidRPr="00217599">
              <w:rPr>
                <w:color w:val="auto"/>
              </w:rPr>
              <w:t>_AUU_</w:t>
            </w:r>
            <w:r>
              <w:rPr>
                <w:color w:val="auto"/>
              </w:rPr>
              <w:t>TNW_</w:t>
            </w:r>
            <w:r w:rsidRPr="00217599">
              <w:rPr>
                <w:color w:val="auto"/>
              </w:rPr>
              <w:t>FB0</w:t>
            </w:r>
            <w:r>
              <w:rPr>
                <w:color w:val="auto"/>
              </w:rPr>
              <w:t>6</w:t>
            </w:r>
            <w:r w:rsidRPr="00217599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Erklärung Bewerbergemeinschaft </w:t>
            </w:r>
            <w:r>
              <w:t>719.04 jur. PM f</w:t>
            </w:r>
            <w:r w:rsidRPr="00FE1622">
              <w:t>_</w:t>
            </w:r>
            <w:r w:rsidR="003E36E0" w:rsidRPr="003E36E0">
              <w:rPr>
                <w:lang w:val="nl-NL"/>
              </w:rPr>
              <w:t>20260408</w:t>
            </w:r>
            <w:r w:rsidRPr="00217599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5929669" w14:textId="77777777" w:rsidR="00561424" w:rsidRPr="00F10F2F" w:rsidRDefault="00561424" w:rsidP="00E16268">
            <w:pPr>
              <w:jc w:val="left"/>
            </w:pPr>
          </w:p>
        </w:tc>
      </w:tr>
      <w:tr w:rsidR="00561424" w:rsidRPr="00F10F2F" w14:paraId="4A0BA1C1" w14:textId="77777777" w:rsidTr="00E16268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C6813" w14:textId="6B8D4C51" w:rsidR="00561424" w:rsidRPr="00F45D96" w:rsidRDefault="00561424" w:rsidP="00E1626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FB07</w:t>
            </w:r>
            <w:r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1488A" w14:textId="6D71CD3B" w:rsidR="00561424" w:rsidRPr="00691D8C" w:rsidRDefault="00561424" w:rsidP="00E16268">
            <w:pPr>
              <w:jc w:val="left"/>
            </w:pPr>
            <w:r>
              <w:rPr>
                <w:b/>
                <w:bCs/>
              </w:rPr>
              <w:t>Eignungsleihe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8B359" w14:textId="77777777" w:rsidR="00561424" w:rsidRDefault="00561424" w:rsidP="00E16268">
            <w:pPr>
              <w:jc w:val="left"/>
            </w:pPr>
            <w:r w:rsidRPr="00691D8C">
              <w:rPr>
                <w:highlight w:val="yellow"/>
              </w:rPr>
              <w:t>Ja</w:t>
            </w:r>
            <w:r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268739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18352651" w14:textId="77777777" w:rsidR="00561424" w:rsidRPr="00F10F2F" w:rsidRDefault="00561424" w:rsidP="00E16268">
            <w:pPr>
              <w:jc w:val="left"/>
            </w:pPr>
          </w:p>
        </w:tc>
      </w:tr>
      <w:tr w:rsidR="00561424" w:rsidRPr="00F10F2F" w14:paraId="652B8ACA" w14:textId="77777777" w:rsidTr="00E16268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94906" w14:textId="77777777" w:rsidR="00561424" w:rsidRDefault="00561424" w:rsidP="00E16268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331D7" w14:textId="369F80F9" w:rsidR="00561424" w:rsidRPr="00691D8C" w:rsidRDefault="00561424" w:rsidP="00E16268">
            <w:pPr>
              <w:jc w:val="left"/>
              <w:rPr>
                <w:highlight w:val="yellow"/>
              </w:rPr>
            </w:pPr>
            <w:r w:rsidRPr="00217599">
              <w:rPr>
                <w:color w:val="auto"/>
              </w:rPr>
              <w:t>KVBS</w:t>
            </w:r>
            <w:r>
              <w:rPr>
                <w:color w:val="auto"/>
              </w:rPr>
              <w:t>2</w:t>
            </w:r>
            <w:r w:rsidRPr="00217599">
              <w:rPr>
                <w:color w:val="auto"/>
              </w:rPr>
              <w:t>_7</w:t>
            </w:r>
            <w:r>
              <w:rPr>
                <w:color w:val="auto"/>
              </w:rPr>
              <w:t>11.00</w:t>
            </w:r>
            <w:r w:rsidRPr="00217599">
              <w:rPr>
                <w:color w:val="auto"/>
              </w:rPr>
              <w:t>_AUU_</w:t>
            </w:r>
            <w:r>
              <w:rPr>
                <w:color w:val="auto"/>
              </w:rPr>
              <w:t>TNW_</w:t>
            </w:r>
            <w:r w:rsidRPr="00217599">
              <w:rPr>
                <w:color w:val="auto"/>
              </w:rPr>
              <w:t>FB0</w:t>
            </w:r>
            <w:r>
              <w:rPr>
                <w:color w:val="auto"/>
              </w:rPr>
              <w:t>7</w:t>
            </w:r>
            <w:r w:rsidRPr="00217599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Eignungsleihe </w:t>
            </w:r>
            <w:r>
              <w:t>719.04 jur. PM f</w:t>
            </w:r>
            <w:r w:rsidRPr="00FE1622">
              <w:t>_</w:t>
            </w:r>
            <w:r w:rsidR="003E36E0" w:rsidRPr="003E36E0">
              <w:rPr>
                <w:lang w:val="nl-NL"/>
              </w:rPr>
              <w:t>20260408</w:t>
            </w:r>
            <w:r w:rsidRPr="00217599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51BC399" w14:textId="77777777" w:rsidR="00561424" w:rsidRPr="00F10F2F" w:rsidRDefault="00561424" w:rsidP="00E16268">
            <w:pPr>
              <w:jc w:val="left"/>
            </w:pPr>
          </w:p>
        </w:tc>
      </w:tr>
      <w:tr w:rsidR="00884B3C" w14:paraId="7FC764D0" w14:textId="77777777" w:rsidTr="00416BE6">
        <w:trPr>
          <w:trHeight w:val="869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578B1" w14:textId="6AB735D0" w:rsidR="00884B3C" w:rsidRPr="00F45D96" w:rsidRDefault="003617F8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</w:t>
            </w:r>
            <w:r w:rsidR="007E656A">
              <w:rPr>
                <w:b/>
                <w:bCs/>
              </w:rPr>
              <w:t>8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BF8C4" w14:textId="55746EB4" w:rsidR="007E656A" w:rsidRPr="007E656A" w:rsidRDefault="007E656A" w:rsidP="00447121">
            <w:pPr>
              <w:jc w:val="left"/>
            </w:pPr>
            <w:r>
              <w:rPr>
                <w:b/>
                <w:bCs/>
              </w:rPr>
              <w:t>Handels- und Berufsregister</w:t>
            </w:r>
            <w:r w:rsidR="00447121">
              <w:rPr>
                <w:b/>
                <w:bCs/>
              </w:rPr>
              <w:br/>
            </w:r>
            <w:r w:rsidRPr="007E656A">
              <w:t>Vorzulegen vom Bewerber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3468D" w14:textId="7695C0C9" w:rsidR="00884B3C" w:rsidRDefault="00884B3C" w:rsidP="002B3DC3">
            <w:pPr>
              <w:jc w:val="left"/>
            </w:pPr>
            <w:r w:rsidRPr="005236A0">
              <w:rPr>
                <w:highlight w:val="yellow"/>
              </w:rPr>
              <w:t>Ja</w:t>
            </w:r>
            <w:r w:rsidR="00ED11E1"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-38942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6A0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53C676C6" w14:textId="3E34B429" w:rsidR="00884B3C" w:rsidRPr="00F10F2F" w:rsidRDefault="00884B3C" w:rsidP="002B3DC3">
            <w:pPr>
              <w:jc w:val="left"/>
              <w:rPr>
                <w:highlight w:val="yellow"/>
              </w:rPr>
            </w:pPr>
          </w:p>
        </w:tc>
      </w:tr>
      <w:tr w:rsidR="00353452" w14:paraId="60B5A712" w14:textId="77777777" w:rsidTr="00353452">
        <w:trPr>
          <w:trHeight w:val="8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38C6E" w14:textId="77777777" w:rsidR="00353452" w:rsidRPr="005236A0" w:rsidRDefault="00353452" w:rsidP="002B3DC3">
            <w:pPr>
              <w:jc w:val="left"/>
            </w:pPr>
            <w:r w:rsidRPr="005236A0">
              <w:t xml:space="preserve">Dateiname: 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F7949" w14:textId="26A8E55E" w:rsidR="00353452" w:rsidRPr="005236A0" w:rsidRDefault="00353452" w:rsidP="002B3DC3">
            <w:pPr>
              <w:jc w:val="left"/>
              <w:rPr>
                <w:highlight w:val="yellow"/>
              </w:rPr>
            </w:pPr>
            <w:r w:rsidRPr="00353452">
              <w:rPr>
                <w:color w:val="auto"/>
              </w:rPr>
              <w:t>KVBS</w:t>
            </w:r>
            <w:r w:rsidR="00F018CD">
              <w:rPr>
                <w:color w:val="auto"/>
              </w:rPr>
              <w:t>2</w:t>
            </w:r>
            <w:r w:rsidRPr="00353452">
              <w:rPr>
                <w:color w:val="auto"/>
              </w:rPr>
              <w:t>_7</w:t>
            </w:r>
            <w:r w:rsidR="00C03617">
              <w:rPr>
                <w:color w:val="auto"/>
              </w:rPr>
              <w:t>11</w:t>
            </w:r>
            <w:r w:rsidR="00F018CD">
              <w:rPr>
                <w:color w:val="auto"/>
              </w:rPr>
              <w:t>.00</w:t>
            </w:r>
            <w:r w:rsidRPr="00353452">
              <w:rPr>
                <w:color w:val="auto"/>
              </w:rPr>
              <w:t>_AUU</w:t>
            </w:r>
            <w:r w:rsidR="00F018CD">
              <w:rPr>
                <w:color w:val="auto"/>
              </w:rPr>
              <w:t>_TNW</w:t>
            </w:r>
            <w:r w:rsidRPr="00353452">
              <w:rPr>
                <w:color w:val="auto"/>
              </w:rPr>
              <w:t xml:space="preserve">_FB08 </w:t>
            </w:r>
            <w:r w:rsidR="00F018CD">
              <w:rPr>
                <w:color w:val="auto"/>
              </w:rPr>
              <w:t xml:space="preserve">Handels- und Berufsregister </w:t>
            </w:r>
            <w:r w:rsidR="00F018CD">
              <w:t>719.04 jur. PM f</w:t>
            </w:r>
            <w:r w:rsidR="00F018CD" w:rsidRPr="00FE1622">
              <w:t>_</w:t>
            </w:r>
            <w:r w:rsidR="003E36E0" w:rsidRPr="003E36E0">
              <w:rPr>
                <w:lang w:val="nl-NL"/>
              </w:rPr>
              <w:t>20260408</w:t>
            </w:r>
            <w:r w:rsidRPr="00353452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B2CCCB2" w14:textId="77777777" w:rsidR="00353452" w:rsidRDefault="00353452" w:rsidP="002B3DC3">
            <w:pPr>
              <w:jc w:val="left"/>
            </w:pPr>
          </w:p>
        </w:tc>
      </w:tr>
      <w:tr w:rsidR="0036033E" w14:paraId="249587DB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11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793B2030" w14:textId="16E2A612" w:rsidR="0036033E" w:rsidRPr="005864BA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</w:t>
            </w:r>
            <w:r w:rsidR="00841EB1">
              <w:rPr>
                <w:b/>
                <w:bCs/>
              </w:rPr>
              <w:t>9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262979C6" w14:textId="013D9116" w:rsidR="0036033E" w:rsidRPr="005864BA" w:rsidRDefault="0036033E" w:rsidP="00447121">
            <w:pPr>
              <w:jc w:val="left"/>
            </w:pPr>
            <w:r>
              <w:rPr>
                <w:b/>
                <w:bCs/>
              </w:rPr>
              <w:t>Erklärung zum Berufsstand</w:t>
            </w:r>
            <w:r w:rsidR="00447121">
              <w:rPr>
                <w:b/>
                <w:bCs/>
              </w:rPr>
              <w:br/>
            </w:r>
            <w:r>
              <w:t>Vorzulegen vom Bewerber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203166B1" w14:textId="77777777" w:rsidR="0036033E" w:rsidRDefault="0036033E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68914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223D4BE6" w14:textId="77777777" w:rsidR="0036033E" w:rsidRDefault="0036033E" w:rsidP="0099505E">
            <w:pPr>
              <w:jc w:val="left"/>
            </w:pPr>
          </w:p>
        </w:tc>
      </w:tr>
      <w:tr w:rsidR="009818D5" w14:paraId="1DF9032D" w14:textId="77777777" w:rsidTr="009818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9931C" w14:textId="77777777" w:rsidR="009818D5" w:rsidRPr="005864BA" w:rsidRDefault="009818D5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B3E75" w14:textId="10C72A93" w:rsidR="009818D5" w:rsidRPr="009818D5" w:rsidRDefault="009818D5" w:rsidP="0099505E">
            <w:pPr>
              <w:jc w:val="left"/>
              <w:rPr>
                <w:color w:val="auto"/>
              </w:rPr>
            </w:pPr>
            <w:r w:rsidRPr="009818D5">
              <w:rPr>
                <w:color w:val="auto"/>
              </w:rPr>
              <w:t>KVBS</w:t>
            </w:r>
            <w:r w:rsidR="00F018CD">
              <w:rPr>
                <w:color w:val="auto"/>
              </w:rPr>
              <w:t>2</w:t>
            </w:r>
            <w:r w:rsidRPr="009818D5">
              <w:rPr>
                <w:color w:val="auto"/>
              </w:rPr>
              <w:t>_7</w:t>
            </w:r>
            <w:r w:rsidR="00A52C92">
              <w:rPr>
                <w:color w:val="auto"/>
              </w:rPr>
              <w:t>11</w:t>
            </w:r>
            <w:r w:rsidR="00F018CD">
              <w:rPr>
                <w:color w:val="auto"/>
              </w:rPr>
              <w:t>.00</w:t>
            </w:r>
            <w:r w:rsidRPr="009818D5">
              <w:rPr>
                <w:color w:val="auto"/>
              </w:rPr>
              <w:t>_AUU</w:t>
            </w:r>
            <w:r w:rsidR="00F018CD">
              <w:rPr>
                <w:color w:val="auto"/>
              </w:rPr>
              <w:t>_TNW</w:t>
            </w:r>
            <w:r w:rsidRPr="009818D5">
              <w:rPr>
                <w:color w:val="auto"/>
              </w:rPr>
              <w:t xml:space="preserve">_FB09 </w:t>
            </w:r>
            <w:r w:rsidR="00F018CD">
              <w:rPr>
                <w:color w:val="auto"/>
              </w:rPr>
              <w:t xml:space="preserve">Erklärung Berufsstand </w:t>
            </w:r>
            <w:r w:rsidR="00F018CD">
              <w:t>719.04 jur. PM f</w:t>
            </w:r>
            <w:r w:rsidR="00F018CD" w:rsidRPr="00FE1622">
              <w:t>_</w:t>
            </w:r>
            <w:r w:rsidR="003E36E0" w:rsidRPr="003E36E0">
              <w:rPr>
                <w:lang w:val="nl-NL"/>
              </w:rPr>
              <w:t>20260408</w:t>
            </w:r>
            <w:r w:rsidRPr="009818D5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6F07EC16" w14:textId="77777777" w:rsidR="009818D5" w:rsidRDefault="009818D5" w:rsidP="0099505E">
            <w:pPr>
              <w:jc w:val="left"/>
            </w:pPr>
          </w:p>
        </w:tc>
      </w:tr>
      <w:tr w:rsidR="0036033E" w14:paraId="0512549A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11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36AE7724" w14:textId="7E43918F" w:rsidR="0036033E" w:rsidRPr="005864BA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1A71F0">
              <w:rPr>
                <w:b/>
                <w:bCs/>
              </w:rPr>
              <w:t>10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2CB57437" w14:textId="740925B3" w:rsidR="0036033E" w:rsidRPr="005864BA" w:rsidRDefault="0036033E" w:rsidP="00447121">
            <w:pPr>
              <w:jc w:val="left"/>
            </w:pPr>
            <w:r>
              <w:rPr>
                <w:b/>
                <w:bCs/>
              </w:rPr>
              <w:t>Erklärung zu</w:t>
            </w:r>
            <w:r w:rsidR="001A71F0">
              <w:rPr>
                <w:b/>
                <w:bCs/>
              </w:rPr>
              <w:t>r Haftpflichtversicherung</w:t>
            </w:r>
            <w:r w:rsidR="00447121">
              <w:rPr>
                <w:b/>
                <w:bCs/>
              </w:rPr>
              <w:br/>
            </w:r>
            <w:r w:rsidR="009B1AD5">
              <w:t>Vorzulegen vom Bewerber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48383513" w14:textId="77777777" w:rsidR="0036033E" w:rsidRDefault="0036033E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369694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2F59049A" w14:textId="77777777" w:rsidR="0036033E" w:rsidRDefault="0036033E" w:rsidP="0099505E">
            <w:pPr>
              <w:jc w:val="left"/>
            </w:pPr>
          </w:p>
        </w:tc>
      </w:tr>
      <w:tr w:rsidR="004F1792" w14:paraId="4880188E" w14:textId="77777777" w:rsidTr="004F179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44474" w14:textId="77777777" w:rsidR="004F1792" w:rsidRPr="005864BA" w:rsidRDefault="004F1792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208D8" w14:textId="38AC39DC" w:rsidR="004F1792" w:rsidRDefault="004F1792" w:rsidP="0099505E">
            <w:pPr>
              <w:jc w:val="left"/>
            </w:pPr>
            <w:r w:rsidRPr="004F1792">
              <w:t>KVBS</w:t>
            </w:r>
            <w:r w:rsidR="00F018CD">
              <w:t>2</w:t>
            </w:r>
            <w:r w:rsidRPr="004F1792">
              <w:t>_7</w:t>
            </w:r>
            <w:r w:rsidR="002E6BB1">
              <w:t>11</w:t>
            </w:r>
            <w:r w:rsidR="00F018CD">
              <w:t>.00</w:t>
            </w:r>
            <w:r w:rsidRPr="004F1792">
              <w:t>_AUU</w:t>
            </w:r>
            <w:r w:rsidR="00F018CD">
              <w:t>_TNW</w:t>
            </w:r>
            <w:r w:rsidRPr="004F1792">
              <w:t xml:space="preserve">_FB10 </w:t>
            </w:r>
            <w:r w:rsidR="00F018CD">
              <w:t>Erklärung Haftpflichtversicherung 719.04 jur. PM f</w:t>
            </w:r>
            <w:r w:rsidR="00F018CD" w:rsidRPr="00FE1622">
              <w:t>_</w:t>
            </w:r>
            <w:r w:rsidR="003E36E0" w:rsidRPr="003E36E0">
              <w:rPr>
                <w:lang w:val="nl-NL"/>
              </w:rPr>
              <w:t>20260408</w:t>
            </w:r>
            <w: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0B9F1DB" w14:textId="77777777" w:rsidR="004F1792" w:rsidRDefault="004F1792" w:rsidP="0099505E">
            <w:pPr>
              <w:jc w:val="left"/>
            </w:pPr>
          </w:p>
        </w:tc>
      </w:tr>
      <w:tr w:rsidR="0036033E" w14:paraId="4021A3DD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11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371EDF6B" w14:textId="04C206C9" w:rsidR="0036033E" w:rsidRPr="005864BA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336936">
              <w:rPr>
                <w:b/>
                <w:bCs/>
              </w:rPr>
              <w:t>11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2F0CE012" w14:textId="00F31B0C" w:rsidR="0036033E" w:rsidRPr="005864BA" w:rsidRDefault="0036033E" w:rsidP="00447121">
            <w:pPr>
              <w:jc w:val="left"/>
            </w:pPr>
            <w:r>
              <w:rPr>
                <w:b/>
                <w:bCs/>
              </w:rPr>
              <w:t xml:space="preserve">Erklärung zum </w:t>
            </w:r>
            <w:r w:rsidR="00561424">
              <w:rPr>
                <w:b/>
                <w:bCs/>
              </w:rPr>
              <w:t>EU-Sanktionen</w:t>
            </w:r>
            <w:r w:rsidR="00447121">
              <w:rPr>
                <w:b/>
                <w:bCs/>
              </w:rPr>
              <w:br/>
            </w:r>
            <w:r w:rsidR="00DF52A3">
              <w:t>Vorzulegen vom Bewerber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1BFCD275" w14:textId="77777777" w:rsidR="0036033E" w:rsidRDefault="0036033E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36144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4D2283A8" w14:textId="77777777" w:rsidR="0036033E" w:rsidRDefault="0036033E" w:rsidP="0099505E">
            <w:pPr>
              <w:jc w:val="left"/>
            </w:pPr>
          </w:p>
        </w:tc>
      </w:tr>
      <w:tr w:rsidR="002D032D" w14:paraId="78F1C90A" w14:textId="77777777" w:rsidTr="002D032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83B56" w14:textId="77777777" w:rsidR="002D032D" w:rsidRPr="005864BA" w:rsidRDefault="002D032D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1992D" w14:textId="61AB6F86" w:rsidR="002D032D" w:rsidRPr="002D032D" w:rsidRDefault="002D032D" w:rsidP="0099505E">
            <w:pPr>
              <w:jc w:val="left"/>
              <w:rPr>
                <w:color w:val="auto"/>
              </w:rPr>
            </w:pPr>
            <w:r w:rsidRPr="002D032D">
              <w:rPr>
                <w:color w:val="auto"/>
              </w:rPr>
              <w:t>KVBS</w:t>
            </w:r>
            <w:r w:rsidR="00F018CD">
              <w:rPr>
                <w:color w:val="auto"/>
              </w:rPr>
              <w:t>2</w:t>
            </w:r>
            <w:r w:rsidRPr="002D032D">
              <w:rPr>
                <w:color w:val="auto"/>
              </w:rPr>
              <w:t>_7</w:t>
            </w:r>
            <w:r w:rsidR="00FC16F8">
              <w:rPr>
                <w:color w:val="auto"/>
              </w:rPr>
              <w:t>11</w:t>
            </w:r>
            <w:r w:rsidR="00F018CD">
              <w:rPr>
                <w:color w:val="auto"/>
              </w:rPr>
              <w:t>.00</w:t>
            </w:r>
            <w:r w:rsidRPr="002D032D">
              <w:rPr>
                <w:color w:val="auto"/>
              </w:rPr>
              <w:t>_AUU</w:t>
            </w:r>
            <w:r w:rsidR="00F018CD">
              <w:rPr>
                <w:color w:val="auto"/>
              </w:rPr>
              <w:t>_TNW</w:t>
            </w:r>
            <w:r w:rsidRPr="002D032D">
              <w:rPr>
                <w:color w:val="auto"/>
              </w:rPr>
              <w:t xml:space="preserve">_FB11 </w:t>
            </w:r>
            <w:r w:rsidR="00F018CD">
              <w:rPr>
                <w:color w:val="auto"/>
              </w:rPr>
              <w:t xml:space="preserve">EU-Sanktionen </w:t>
            </w:r>
            <w:r w:rsidR="00F018CD">
              <w:t>719.04 jur. PM f</w:t>
            </w:r>
            <w:r w:rsidR="00F018CD" w:rsidRPr="00FE1622">
              <w:t>_</w:t>
            </w:r>
            <w:r w:rsidR="003E36E0" w:rsidRPr="003E36E0">
              <w:rPr>
                <w:lang w:val="nl-NL"/>
              </w:rPr>
              <w:t>20260408</w:t>
            </w:r>
            <w:r w:rsidRPr="002D032D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7EE3847" w14:textId="77777777" w:rsidR="002D032D" w:rsidRDefault="002D032D" w:rsidP="0099505E">
            <w:pPr>
              <w:jc w:val="left"/>
            </w:pPr>
          </w:p>
        </w:tc>
      </w:tr>
      <w:tr w:rsidR="00884B3C" w14:paraId="5FF5FEAA" w14:textId="77777777" w:rsidTr="00AC5E0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4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65F33285" w14:textId="713AF5A6" w:rsidR="00884B3C" w:rsidRPr="005864BA" w:rsidRDefault="003617F8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AC5E03">
              <w:rPr>
                <w:b/>
                <w:bCs/>
              </w:rPr>
              <w:t>12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3E8F8044" w14:textId="04AE910C" w:rsidR="00884B3C" w:rsidRPr="00AC5E03" w:rsidRDefault="007E656A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Erklärung zu</w:t>
            </w:r>
            <w:r w:rsidR="00AC5E03">
              <w:rPr>
                <w:b/>
                <w:bCs/>
              </w:rPr>
              <w:t>r Tariftreue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2238854D" w14:textId="470A095B" w:rsidR="00884B3C" w:rsidRDefault="00884B3C" w:rsidP="002B3DC3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121327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61B9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6D5E9138" w14:textId="1237FC2B" w:rsidR="00884B3C" w:rsidRDefault="00884B3C" w:rsidP="00F10F2F">
            <w:pPr>
              <w:jc w:val="left"/>
            </w:pPr>
          </w:p>
        </w:tc>
      </w:tr>
      <w:tr w:rsidR="00781D5C" w14:paraId="00B8D258" w14:textId="77777777" w:rsidTr="00781D5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79A31" w14:textId="77777777" w:rsidR="00781D5C" w:rsidRPr="005864BA" w:rsidRDefault="00781D5C" w:rsidP="002B3DC3">
            <w:pPr>
              <w:jc w:val="left"/>
            </w:pPr>
            <w:r>
              <w:lastRenderedPageBreak/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C6A48" w14:textId="63D30860" w:rsidR="00781D5C" w:rsidRPr="00781D5C" w:rsidRDefault="00781D5C" w:rsidP="002B3DC3">
            <w:pPr>
              <w:jc w:val="left"/>
              <w:rPr>
                <w:color w:val="auto"/>
              </w:rPr>
            </w:pPr>
            <w:r w:rsidRPr="00781D5C">
              <w:rPr>
                <w:color w:val="auto"/>
              </w:rPr>
              <w:t>KVBS</w:t>
            </w:r>
            <w:r w:rsidR="00F018CD">
              <w:rPr>
                <w:color w:val="auto"/>
              </w:rPr>
              <w:t>2</w:t>
            </w:r>
            <w:r w:rsidRPr="00781D5C">
              <w:rPr>
                <w:color w:val="auto"/>
              </w:rPr>
              <w:t>_7</w:t>
            </w:r>
            <w:r w:rsidR="00266C66">
              <w:rPr>
                <w:color w:val="auto"/>
              </w:rPr>
              <w:t>11</w:t>
            </w:r>
            <w:r w:rsidR="00F018CD">
              <w:rPr>
                <w:color w:val="auto"/>
              </w:rPr>
              <w:t>.00</w:t>
            </w:r>
            <w:r w:rsidRPr="00781D5C">
              <w:rPr>
                <w:color w:val="auto"/>
              </w:rPr>
              <w:t>_AUU</w:t>
            </w:r>
            <w:r w:rsidR="00F018CD">
              <w:rPr>
                <w:color w:val="auto"/>
              </w:rPr>
              <w:t>_TNW</w:t>
            </w:r>
            <w:r w:rsidRPr="00781D5C">
              <w:rPr>
                <w:color w:val="auto"/>
              </w:rPr>
              <w:t xml:space="preserve">_FB12 </w:t>
            </w:r>
            <w:r w:rsidR="00F018CD">
              <w:rPr>
                <w:color w:val="auto"/>
              </w:rPr>
              <w:t xml:space="preserve">Tariftreue </w:t>
            </w:r>
            <w:r w:rsidR="00F018CD">
              <w:t>719.04 jur. PM f</w:t>
            </w:r>
            <w:r w:rsidR="00F018CD" w:rsidRPr="00FE1622">
              <w:t>_</w:t>
            </w:r>
            <w:r w:rsidR="003E36E0" w:rsidRPr="003E36E0">
              <w:rPr>
                <w:lang w:val="nl-NL"/>
              </w:rPr>
              <w:t>20260408</w:t>
            </w:r>
            <w:r w:rsidRPr="00781D5C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DC604F5" w14:textId="77777777" w:rsidR="00781D5C" w:rsidRDefault="00781D5C" w:rsidP="002B3DC3">
            <w:pPr>
              <w:jc w:val="left"/>
            </w:pPr>
          </w:p>
        </w:tc>
      </w:tr>
      <w:tr w:rsidR="00E027AF" w14:paraId="78359788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4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2BB56839" w14:textId="63210499" w:rsidR="00E027AF" w:rsidRPr="005864BA" w:rsidRDefault="00E027AF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561424">
              <w:rPr>
                <w:b/>
                <w:bCs/>
              </w:rPr>
              <w:t>13a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696C1FA8" w14:textId="6E7377C8" w:rsidR="00E027AF" w:rsidRPr="00AC5E03" w:rsidRDefault="00561424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Unternehmensreferenzen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74075EC6" w14:textId="77777777" w:rsidR="00E027AF" w:rsidRDefault="00E027AF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27321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59CBBD9A" w14:textId="77777777" w:rsidR="00E027AF" w:rsidRDefault="00E027AF" w:rsidP="0099505E">
            <w:pPr>
              <w:jc w:val="left"/>
            </w:pPr>
          </w:p>
        </w:tc>
      </w:tr>
      <w:tr w:rsidR="00781D5C" w14:paraId="5B50C626" w14:textId="77777777" w:rsidTr="00781D5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32D66" w14:textId="77777777" w:rsidR="00781D5C" w:rsidRPr="005864BA" w:rsidRDefault="00781D5C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C578D" w14:textId="2F3F59D9" w:rsidR="00781D5C" w:rsidRDefault="00781D5C" w:rsidP="0099505E">
            <w:pPr>
              <w:jc w:val="left"/>
            </w:pPr>
            <w:r w:rsidRPr="00781D5C">
              <w:rPr>
                <w:color w:val="auto"/>
              </w:rPr>
              <w:t>KVBS</w:t>
            </w:r>
            <w:r w:rsidR="00F018CD">
              <w:rPr>
                <w:color w:val="auto"/>
              </w:rPr>
              <w:t>2</w:t>
            </w:r>
            <w:r w:rsidRPr="00781D5C">
              <w:rPr>
                <w:color w:val="auto"/>
              </w:rPr>
              <w:t>_7</w:t>
            </w:r>
            <w:r w:rsidR="00F155EA">
              <w:rPr>
                <w:color w:val="auto"/>
              </w:rPr>
              <w:t>11</w:t>
            </w:r>
            <w:r w:rsidR="00F018CD">
              <w:rPr>
                <w:color w:val="auto"/>
              </w:rPr>
              <w:t>.00</w:t>
            </w:r>
            <w:r w:rsidRPr="00781D5C">
              <w:rPr>
                <w:color w:val="auto"/>
              </w:rPr>
              <w:t>_AUU</w:t>
            </w:r>
            <w:r w:rsidR="00F018CD">
              <w:rPr>
                <w:color w:val="auto"/>
              </w:rPr>
              <w:t>_TNW</w:t>
            </w:r>
            <w:r w:rsidRPr="00781D5C">
              <w:rPr>
                <w:color w:val="auto"/>
              </w:rPr>
              <w:t>_FB1</w:t>
            </w:r>
            <w:r w:rsidR="00561424">
              <w:rPr>
                <w:color w:val="auto"/>
              </w:rPr>
              <w:t>3a</w:t>
            </w:r>
            <w:r w:rsidRPr="00781D5C">
              <w:rPr>
                <w:color w:val="auto"/>
              </w:rPr>
              <w:t xml:space="preserve"> </w:t>
            </w:r>
            <w:r w:rsidR="00561424">
              <w:rPr>
                <w:color w:val="auto"/>
              </w:rPr>
              <w:t>Unternehmensreferenzen 718.04 jur. PM</w:t>
            </w:r>
            <w:r w:rsidRPr="00781D5C">
              <w:rPr>
                <w:color w:val="auto"/>
              </w:rPr>
              <w:t>_f_</w:t>
            </w:r>
            <w:r w:rsidR="003E36E0" w:rsidRPr="003E36E0">
              <w:rPr>
                <w:color w:val="auto"/>
                <w:lang w:val="nl-NL"/>
              </w:rPr>
              <w:t>20260408</w:t>
            </w:r>
            <w:r w:rsidRPr="00781D5C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BA7B17D" w14:textId="77777777" w:rsidR="00781D5C" w:rsidRDefault="00781D5C" w:rsidP="0099505E">
            <w:pPr>
              <w:jc w:val="left"/>
            </w:pPr>
          </w:p>
        </w:tc>
      </w:tr>
      <w:tr w:rsidR="00561424" w:rsidRPr="00F10F2F" w14:paraId="7E95A2F8" w14:textId="77777777" w:rsidTr="00E16268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DAB7E" w14:textId="409B3184" w:rsidR="00561424" w:rsidRPr="00F45D96" w:rsidRDefault="00561424" w:rsidP="00E1626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FB13b</w:t>
            </w:r>
            <w:r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8D298" w14:textId="06516CC4" w:rsidR="00561424" w:rsidRPr="00691D8C" w:rsidRDefault="00561424" w:rsidP="00E16268">
            <w:pPr>
              <w:jc w:val="left"/>
            </w:pPr>
            <w:r>
              <w:rPr>
                <w:b/>
                <w:bCs/>
              </w:rPr>
              <w:t>Referenzen Personen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3F88C" w14:textId="77777777" w:rsidR="00561424" w:rsidRDefault="00561424" w:rsidP="00E16268">
            <w:pPr>
              <w:jc w:val="left"/>
            </w:pPr>
            <w:r w:rsidRPr="00691D8C">
              <w:rPr>
                <w:highlight w:val="yellow"/>
              </w:rPr>
              <w:t>Ja</w:t>
            </w:r>
            <w:r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593442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4A92D8D8" w14:textId="77777777" w:rsidR="00561424" w:rsidRPr="00F10F2F" w:rsidRDefault="00561424" w:rsidP="00E16268">
            <w:pPr>
              <w:jc w:val="left"/>
            </w:pPr>
          </w:p>
        </w:tc>
      </w:tr>
      <w:tr w:rsidR="00561424" w:rsidRPr="00F10F2F" w14:paraId="30034884" w14:textId="77777777" w:rsidTr="00E16268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9EF64" w14:textId="77777777" w:rsidR="00561424" w:rsidRDefault="00561424" w:rsidP="00E16268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1AD5D" w14:textId="37CD8102" w:rsidR="00561424" w:rsidRPr="00691D8C" w:rsidRDefault="00561424" w:rsidP="00E16268">
            <w:pPr>
              <w:jc w:val="left"/>
              <w:rPr>
                <w:highlight w:val="yellow"/>
              </w:rPr>
            </w:pPr>
            <w:r w:rsidRPr="00217599">
              <w:rPr>
                <w:color w:val="auto"/>
              </w:rPr>
              <w:t>KVBS</w:t>
            </w:r>
            <w:r>
              <w:rPr>
                <w:color w:val="auto"/>
              </w:rPr>
              <w:t>2</w:t>
            </w:r>
            <w:r w:rsidRPr="00217599">
              <w:rPr>
                <w:color w:val="auto"/>
              </w:rPr>
              <w:t>_7</w:t>
            </w:r>
            <w:r>
              <w:rPr>
                <w:color w:val="auto"/>
              </w:rPr>
              <w:t>11.00</w:t>
            </w:r>
            <w:r w:rsidRPr="00217599">
              <w:rPr>
                <w:color w:val="auto"/>
              </w:rPr>
              <w:t>_AUU_</w:t>
            </w:r>
            <w:r>
              <w:rPr>
                <w:color w:val="auto"/>
              </w:rPr>
              <w:t>TNW_</w:t>
            </w:r>
            <w:r w:rsidRPr="00217599">
              <w:rPr>
                <w:color w:val="auto"/>
              </w:rPr>
              <w:t>FB</w:t>
            </w:r>
            <w:r>
              <w:rPr>
                <w:color w:val="auto"/>
              </w:rPr>
              <w:t>13b</w:t>
            </w:r>
            <w:r w:rsidRPr="00217599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Referenzen Personen </w:t>
            </w:r>
            <w:r>
              <w:t>719.04 jur. PM f</w:t>
            </w:r>
            <w:r w:rsidRPr="00FE1622">
              <w:t>_</w:t>
            </w:r>
            <w:r w:rsidR="003E36E0" w:rsidRPr="003E36E0">
              <w:rPr>
                <w:lang w:val="nl-NL"/>
              </w:rPr>
              <w:t>20260408</w:t>
            </w:r>
            <w:r w:rsidRPr="00217599">
              <w:rPr>
                <w:color w:val="auto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7AE4A10C" w14:textId="77777777" w:rsidR="00561424" w:rsidRPr="00F10F2F" w:rsidRDefault="00561424" w:rsidP="00E16268">
            <w:pPr>
              <w:jc w:val="left"/>
            </w:pPr>
          </w:p>
        </w:tc>
      </w:tr>
    </w:tbl>
    <w:p w14:paraId="1B9CDF67" w14:textId="7A093AF0" w:rsidR="00EC2DA6" w:rsidRDefault="00EC2DA6" w:rsidP="00EC2DA6">
      <w:pPr>
        <w:tabs>
          <w:tab w:val="left" w:pos="1305"/>
        </w:tabs>
      </w:pPr>
    </w:p>
    <w:p w14:paraId="3039EAF7" w14:textId="77777777" w:rsidR="002B667F" w:rsidRPr="002B667F" w:rsidRDefault="002B667F" w:rsidP="002B667F"/>
    <w:p w14:paraId="262556C6" w14:textId="516BD77F" w:rsidR="002B667F" w:rsidRDefault="002B667F" w:rsidP="002B667F">
      <w:pPr>
        <w:tabs>
          <w:tab w:val="left" w:pos="1605"/>
        </w:tabs>
      </w:pPr>
    </w:p>
    <w:p w14:paraId="727883EB" w14:textId="77777777" w:rsidR="003E36E0" w:rsidRPr="003E36E0" w:rsidRDefault="003E36E0" w:rsidP="003E36E0"/>
    <w:p w14:paraId="3ADBC714" w14:textId="77777777" w:rsidR="003E36E0" w:rsidRPr="003E36E0" w:rsidRDefault="003E36E0" w:rsidP="003E36E0"/>
    <w:p w14:paraId="391EAD07" w14:textId="77777777" w:rsidR="003E36E0" w:rsidRPr="003E36E0" w:rsidRDefault="003E36E0" w:rsidP="003E36E0"/>
    <w:p w14:paraId="105A4CF1" w14:textId="77777777" w:rsidR="003E36E0" w:rsidRPr="003E36E0" w:rsidRDefault="003E36E0" w:rsidP="003E36E0"/>
    <w:p w14:paraId="70E28AED" w14:textId="77777777" w:rsidR="003E36E0" w:rsidRPr="003E36E0" w:rsidRDefault="003E36E0" w:rsidP="003E36E0"/>
    <w:p w14:paraId="05D477F3" w14:textId="77777777" w:rsidR="003E36E0" w:rsidRPr="003E36E0" w:rsidRDefault="003E36E0" w:rsidP="003E36E0"/>
    <w:p w14:paraId="7EE796B0" w14:textId="77777777" w:rsidR="003E36E0" w:rsidRPr="003E36E0" w:rsidRDefault="003E36E0" w:rsidP="003E36E0"/>
    <w:p w14:paraId="56B48E19" w14:textId="77777777" w:rsidR="003E36E0" w:rsidRPr="003E36E0" w:rsidRDefault="003E36E0" w:rsidP="003E36E0"/>
    <w:p w14:paraId="3D0CDB1E" w14:textId="77777777" w:rsidR="003E36E0" w:rsidRPr="003E36E0" w:rsidRDefault="003E36E0" w:rsidP="003E36E0"/>
    <w:p w14:paraId="5480F883" w14:textId="77777777" w:rsidR="003E36E0" w:rsidRPr="003E36E0" w:rsidRDefault="003E36E0" w:rsidP="003E36E0"/>
    <w:p w14:paraId="64102BE5" w14:textId="77777777" w:rsidR="003E36E0" w:rsidRPr="003E36E0" w:rsidRDefault="003E36E0" w:rsidP="003E36E0"/>
    <w:p w14:paraId="11E39C7E" w14:textId="77777777" w:rsidR="003E36E0" w:rsidRPr="003E36E0" w:rsidRDefault="003E36E0" w:rsidP="003E36E0"/>
    <w:p w14:paraId="230FDD93" w14:textId="32B41603" w:rsidR="003E36E0" w:rsidRPr="003E36E0" w:rsidRDefault="003E36E0" w:rsidP="003E36E0">
      <w:pPr>
        <w:tabs>
          <w:tab w:val="left" w:pos="1755"/>
        </w:tabs>
      </w:pPr>
      <w:r>
        <w:tab/>
      </w:r>
    </w:p>
    <w:sectPr w:rsidR="003E36E0" w:rsidRPr="003E36E0" w:rsidSect="00B260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400A9" w14:textId="77777777" w:rsidR="001C1FBA" w:rsidRDefault="001C1FBA" w:rsidP="00062AE7">
      <w:pPr>
        <w:spacing w:after="0" w:line="240" w:lineRule="auto"/>
      </w:pPr>
      <w:r>
        <w:separator/>
      </w:r>
    </w:p>
  </w:endnote>
  <w:endnote w:type="continuationSeparator" w:id="0">
    <w:p w14:paraId="71B84FE5" w14:textId="77777777" w:rsidR="001C1FBA" w:rsidRDefault="001C1FBA" w:rsidP="00062AE7">
      <w:pPr>
        <w:spacing w:after="0" w:line="240" w:lineRule="auto"/>
      </w:pPr>
      <w:r>
        <w:continuationSeparator/>
      </w:r>
    </w:p>
  </w:endnote>
  <w:endnote w:type="continuationNotice" w:id="1">
    <w:p w14:paraId="4BEE845F" w14:textId="77777777" w:rsidR="001C1FBA" w:rsidRDefault="001C1F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B07AA" w14:textId="77777777" w:rsidR="0022579E" w:rsidRDefault="002257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0C10DE9A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3E36E0">
      <w:rPr>
        <w:noProof/>
        <w:sz w:val="16"/>
        <w:szCs w:val="16"/>
      </w:rPr>
      <w:t>KVBS2_711.00_AUU_TNW FB02 Checkliste 719.04 jur. PM_f_20260408</w:t>
    </w:r>
    <w:r w:rsidRPr="00995D9B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E4" w14:textId="77777777" w:rsidR="0022579E" w:rsidRDefault="0022579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A826C" w14:textId="77777777" w:rsidR="001C1FBA" w:rsidRDefault="001C1FBA" w:rsidP="00062AE7">
      <w:pPr>
        <w:spacing w:after="0" w:line="240" w:lineRule="auto"/>
      </w:pPr>
      <w:r>
        <w:separator/>
      </w:r>
    </w:p>
  </w:footnote>
  <w:footnote w:type="continuationSeparator" w:id="0">
    <w:p w14:paraId="625FD40D" w14:textId="77777777" w:rsidR="001C1FBA" w:rsidRDefault="001C1FBA" w:rsidP="00062AE7">
      <w:pPr>
        <w:spacing w:after="0" w:line="240" w:lineRule="auto"/>
      </w:pPr>
      <w:r>
        <w:continuationSeparator/>
      </w:r>
    </w:p>
  </w:footnote>
  <w:footnote w:type="continuationNotice" w:id="1">
    <w:p w14:paraId="4B8EAA58" w14:textId="77777777" w:rsidR="001C1FBA" w:rsidRDefault="001C1F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E370A" w14:textId="77777777" w:rsidR="0022579E" w:rsidRDefault="002257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30A644DD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A31936">
            <w:rPr>
              <w:b/>
              <w:bCs/>
              <w:color w:val="009FE3" w:themeColor="accent1"/>
              <w:sz w:val="44"/>
              <w:szCs w:val="44"/>
            </w:rPr>
            <w:t>2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28A89CE9" w:rsidR="00A073B4" w:rsidRPr="008B4442" w:rsidRDefault="003854E3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Checkliste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1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4118A1F7" w:rsidR="00190A83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rFonts w:cs="Arial"/>
                <w:sz w:val="20"/>
              </w:rPr>
              <w:id w:val="1459379858"/>
              <w:placeholder>
                <w:docPart w:val="B0894CD7AF7D4C79912D56783EC4FB64"/>
              </w:placeholder>
              <w:showingPlcHdr/>
            </w:sdtPr>
            <w:sdtContent>
              <w:r w:rsidR="00190A83" w:rsidRPr="00575886">
                <w:rPr>
                  <w:rStyle w:val="Platzhaltertext"/>
                  <w:rFonts w:cs="Arial"/>
                  <w:highlight w:val="yellow"/>
                  <w:shd w:val="clear" w:color="auto" w:fill="BFBFBF" w:themeFill="background1" w:themeFillShade="BF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0BEBA193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5A3354"/>
    <w:multiLevelType w:val="hybridMultilevel"/>
    <w:tmpl w:val="3236D00A"/>
    <w:lvl w:ilvl="0" w:tplc="6F1C10E2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D410D"/>
    <w:multiLevelType w:val="hybridMultilevel"/>
    <w:tmpl w:val="C908BD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E08B5"/>
    <w:multiLevelType w:val="hybridMultilevel"/>
    <w:tmpl w:val="59F0CC92"/>
    <w:lvl w:ilvl="0" w:tplc="55CC0E0C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2"/>
  </w:num>
  <w:num w:numId="5" w16cid:durableId="1862157343">
    <w:abstractNumId w:val="13"/>
  </w:num>
  <w:num w:numId="6" w16cid:durableId="780491728">
    <w:abstractNumId w:val="9"/>
  </w:num>
  <w:num w:numId="7" w16cid:durableId="2134442403">
    <w:abstractNumId w:val="10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3"/>
  </w:num>
  <w:num w:numId="11" w16cid:durableId="1653220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1"/>
  </w:num>
  <w:num w:numId="14" w16cid:durableId="1353528937">
    <w:abstractNumId w:val="6"/>
  </w:num>
  <w:num w:numId="15" w16cid:durableId="854265301">
    <w:abstractNumId w:val="5"/>
  </w:num>
  <w:num w:numId="16" w16cid:durableId="418404739">
    <w:abstractNumId w:val="12"/>
  </w:num>
  <w:num w:numId="17" w16cid:durableId="463502983">
    <w:abstractNumId w:val="8"/>
  </w:num>
  <w:num w:numId="18" w16cid:durableId="32198280">
    <w:abstractNumId w:val="14"/>
  </w:num>
  <w:num w:numId="19" w16cid:durableId="730663003">
    <w:abstractNumId w:val="1"/>
  </w:num>
  <w:num w:numId="20" w16cid:durableId="16628546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0680A"/>
    <w:rsid w:val="0001777A"/>
    <w:rsid w:val="00021B76"/>
    <w:rsid w:val="000235E2"/>
    <w:rsid w:val="00023E9C"/>
    <w:rsid w:val="00024E08"/>
    <w:rsid w:val="00026FCB"/>
    <w:rsid w:val="0003386E"/>
    <w:rsid w:val="00034DE1"/>
    <w:rsid w:val="00041370"/>
    <w:rsid w:val="000422B8"/>
    <w:rsid w:val="000459C5"/>
    <w:rsid w:val="00045E02"/>
    <w:rsid w:val="00060AC1"/>
    <w:rsid w:val="00062AE7"/>
    <w:rsid w:val="000779CF"/>
    <w:rsid w:val="00080693"/>
    <w:rsid w:val="00081279"/>
    <w:rsid w:val="000840F1"/>
    <w:rsid w:val="0008515F"/>
    <w:rsid w:val="00090C53"/>
    <w:rsid w:val="00094F93"/>
    <w:rsid w:val="00095B93"/>
    <w:rsid w:val="000A00EF"/>
    <w:rsid w:val="000A0F43"/>
    <w:rsid w:val="000B4365"/>
    <w:rsid w:val="000B4C60"/>
    <w:rsid w:val="000B5432"/>
    <w:rsid w:val="000C59FE"/>
    <w:rsid w:val="000C6AFA"/>
    <w:rsid w:val="000C7B78"/>
    <w:rsid w:val="000D1688"/>
    <w:rsid w:val="000D49A4"/>
    <w:rsid w:val="000D78FD"/>
    <w:rsid w:val="000E0016"/>
    <w:rsid w:val="000F3F22"/>
    <w:rsid w:val="000F5186"/>
    <w:rsid w:val="00100D0E"/>
    <w:rsid w:val="0010210A"/>
    <w:rsid w:val="001030DD"/>
    <w:rsid w:val="001035BB"/>
    <w:rsid w:val="00107E6E"/>
    <w:rsid w:val="0011494B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2494"/>
    <w:rsid w:val="00155EA7"/>
    <w:rsid w:val="001622E9"/>
    <w:rsid w:val="001634D6"/>
    <w:rsid w:val="00166C2B"/>
    <w:rsid w:val="00171909"/>
    <w:rsid w:val="00175F30"/>
    <w:rsid w:val="00190A83"/>
    <w:rsid w:val="00191C7F"/>
    <w:rsid w:val="00192178"/>
    <w:rsid w:val="001932B8"/>
    <w:rsid w:val="001A4911"/>
    <w:rsid w:val="001A71F0"/>
    <w:rsid w:val="001A7CDE"/>
    <w:rsid w:val="001B447D"/>
    <w:rsid w:val="001B44B5"/>
    <w:rsid w:val="001B6176"/>
    <w:rsid w:val="001B798E"/>
    <w:rsid w:val="001C1FBA"/>
    <w:rsid w:val="001D3A4A"/>
    <w:rsid w:val="001E2E51"/>
    <w:rsid w:val="001F439C"/>
    <w:rsid w:val="001F6D8C"/>
    <w:rsid w:val="002019CB"/>
    <w:rsid w:val="002079DE"/>
    <w:rsid w:val="002106CD"/>
    <w:rsid w:val="00213AEE"/>
    <w:rsid w:val="002171B7"/>
    <w:rsid w:val="00217599"/>
    <w:rsid w:val="00223207"/>
    <w:rsid w:val="002256DE"/>
    <w:rsid w:val="0022579E"/>
    <w:rsid w:val="00227F37"/>
    <w:rsid w:val="002329D0"/>
    <w:rsid w:val="00235827"/>
    <w:rsid w:val="002409EE"/>
    <w:rsid w:val="00243450"/>
    <w:rsid w:val="00247A12"/>
    <w:rsid w:val="002559C1"/>
    <w:rsid w:val="002655A5"/>
    <w:rsid w:val="00266C66"/>
    <w:rsid w:val="00270155"/>
    <w:rsid w:val="002718A3"/>
    <w:rsid w:val="00274EB0"/>
    <w:rsid w:val="002769C0"/>
    <w:rsid w:val="00277FC1"/>
    <w:rsid w:val="002825CD"/>
    <w:rsid w:val="00286977"/>
    <w:rsid w:val="00287856"/>
    <w:rsid w:val="00292531"/>
    <w:rsid w:val="002954B4"/>
    <w:rsid w:val="002A2EA4"/>
    <w:rsid w:val="002A4F18"/>
    <w:rsid w:val="002B1408"/>
    <w:rsid w:val="002B3DC3"/>
    <w:rsid w:val="002B667F"/>
    <w:rsid w:val="002C1A76"/>
    <w:rsid w:val="002C1E33"/>
    <w:rsid w:val="002C2B77"/>
    <w:rsid w:val="002D032D"/>
    <w:rsid w:val="002D0FD0"/>
    <w:rsid w:val="002D45C1"/>
    <w:rsid w:val="002D5344"/>
    <w:rsid w:val="002D6F18"/>
    <w:rsid w:val="002D7B95"/>
    <w:rsid w:val="002E5C90"/>
    <w:rsid w:val="002E6BB1"/>
    <w:rsid w:val="002F0F3D"/>
    <w:rsid w:val="00310F3F"/>
    <w:rsid w:val="003224B1"/>
    <w:rsid w:val="0033216E"/>
    <w:rsid w:val="0033605B"/>
    <w:rsid w:val="003360E6"/>
    <w:rsid w:val="00336936"/>
    <w:rsid w:val="00353452"/>
    <w:rsid w:val="0036033E"/>
    <w:rsid w:val="00360589"/>
    <w:rsid w:val="003617F8"/>
    <w:rsid w:val="00362AF9"/>
    <w:rsid w:val="0036593C"/>
    <w:rsid w:val="00367C18"/>
    <w:rsid w:val="00381076"/>
    <w:rsid w:val="003854E3"/>
    <w:rsid w:val="00385A92"/>
    <w:rsid w:val="003912D1"/>
    <w:rsid w:val="00391F80"/>
    <w:rsid w:val="003969F8"/>
    <w:rsid w:val="003A164A"/>
    <w:rsid w:val="003A46E6"/>
    <w:rsid w:val="003A7309"/>
    <w:rsid w:val="003C0EC3"/>
    <w:rsid w:val="003C3288"/>
    <w:rsid w:val="003D2878"/>
    <w:rsid w:val="003D2DFE"/>
    <w:rsid w:val="003E36E0"/>
    <w:rsid w:val="003E394B"/>
    <w:rsid w:val="003E5A47"/>
    <w:rsid w:val="003E6543"/>
    <w:rsid w:val="003E71BC"/>
    <w:rsid w:val="003F1CD7"/>
    <w:rsid w:val="003F259A"/>
    <w:rsid w:val="00400CAD"/>
    <w:rsid w:val="0040483B"/>
    <w:rsid w:val="004104D2"/>
    <w:rsid w:val="00412361"/>
    <w:rsid w:val="00416BE6"/>
    <w:rsid w:val="00417BC0"/>
    <w:rsid w:val="00417D72"/>
    <w:rsid w:val="00423D84"/>
    <w:rsid w:val="0042634B"/>
    <w:rsid w:val="004312AC"/>
    <w:rsid w:val="004352F0"/>
    <w:rsid w:val="00437596"/>
    <w:rsid w:val="00437C29"/>
    <w:rsid w:val="0044015D"/>
    <w:rsid w:val="00447121"/>
    <w:rsid w:val="0045009F"/>
    <w:rsid w:val="0045463C"/>
    <w:rsid w:val="004548D5"/>
    <w:rsid w:val="00466126"/>
    <w:rsid w:val="00470630"/>
    <w:rsid w:val="004706C5"/>
    <w:rsid w:val="00474A08"/>
    <w:rsid w:val="004855B5"/>
    <w:rsid w:val="00494E36"/>
    <w:rsid w:val="00495ABC"/>
    <w:rsid w:val="00495C8F"/>
    <w:rsid w:val="004A0F59"/>
    <w:rsid w:val="004A3C1A"/>
    <w:rsid w:val="004B610E"/>
    <w:rsid w:val="004C1AA6"/>
    <w:rsid w:val="004C476A"/>
    <w:rsid w:val="004D5218"/>
    <w:rsid w:val="004E471C"/>
    <w:rsid w:val="004F1792"/>
    <w:rsid w:val="004F1EBF"/>
    <w:rsid w:val="004F7431"/>
    <w:rsid w:val="0050248C"/>
    <w:rsid w:val="00502BDC"/>
    <w:rsid w:val="005055B6"/>
    <w:rsid w:val="00506F0C"/>
    <w:rsid w:val="00515400"/>
    <w:rsid w:val="0053042E"/>
    <w:rsid w:val="005321EE"/>
    <w:rsid w:val="00532769"/>
    <w:rsid w:val="00532D0A"/>
    <w:rsid w:val="00542B81"/>
    <w:rsid w:val="00542F59"/>
    <w:rsid w:val="00544753"/>
    <w:rsid w:val="00544DA5"/>
    <w:rsid w:val="00561424"/>
    <w:rsid w:val="0056146B"/>
    <w:rsid w:val="00567FCF"/>
    <w:rsid w:val="0057180D"/>
    <w:rsid w:val="00573238"/>
    <w:rsid w:val="00574620"/>
    <w:rsid w:val="00575886"/>
    <w:rsid w:val="00575AFC"/>
    <w:rsid w:val="00586683"/>
    <w:rsid w:val="00593364"/>
    <w:rsid w:val="00596EB1"/>
    <w:rsid w:val="005B3682"/>
    <w:rsid w:val="005C07BE"/>
    <w:rsid w:val="005C19C2"/>
    <w:rsid w:val="005C2565"/>
    <w:rsid w:val="005C738D"/>
    <w:rsid w:val="005D7A2B"/>
    <w:rsid w:val="005E33F8"/>
    <w:rsid w:val="005E6892"/>
    <w:rsid w:val="005F3FFB"/>
    <w:rsid w:val="00603134"/>
    <w:rsid w:val="0060415F"/>
    <w:rsid w:val="00607A42"/>
    <w:rsid w:val="00610C28"/>
    <w:rsid w:val="0061369F"/>
    <w:rsid w:val="00616900"/>
    <w:rsid w:val="00621555"/>
    <w:rsid w:val="00621CD2"/>
    <w:rsid w:val="006378E7"/>
    <w:rsid w:val="00641025"/>
    <w:rsid w:val="006423C8"/>
    <w:rsid w:val="00647F29"/>
    <w:rsid w:val="006667BF"/>
    <w:rsid w:val="006673EB"/>
    <w:rsid w:val="00671DB6"/>
    <w:rsid w:val="00673125"/>
    <w:rsid w:val="00673882"/>
    <w:rsid w:val="006804F2"/>
    <w:rsid w:val="00682943"/>
    <w:rsid w:val="006850B6"/>
    <w:rsid w:val="00685C92"/>
    <w:rsid w:val="006867E5"/>
    <w:rsid w:val="006904B5"/>
    <w:rsid w:val="00693693"/>
    <w:rsid w:val="006949E6"/>
    <w:rsid w:val="006A71AF"/>
    <w:rsid w:val="006B41F3"/>
    <w:rsid w:val="006B7DB1"/>
    <w:rsid w:val="006C12F5"/>
    <w:rsid w:val="006C44CF"/>
    <w:rsid w:val="006D1292"/>
    <w:rsid w:val="006D4EA3"/>
    <w:rsid w:val="006D6DCC"/>
    <w:rsid w:val="006E3D91"/>
    <w:rsid w:val="00702155"/>
    <w:rsid w:val="007049CB"/>
    <w:rsid w:val="00707D46"/>
    <w:rsid w:val="007151C4"/>
    <w:rsid w:val="0071574E"/>
    <w:rsid w:val="007159C1"/>
    <w:rsid w:val="007302E7"/>
    <w:rsid w:val="00731199"/>
    <w:rsid w:val="0073218D"/>
    <w:rsid w:val="00733905"/>
    <w:rsid w:val="0073441D"/>
    <w:rsid w:val="00754218"/>
    <w:rsid w:val="007564A3"/>
    <w:rsid w:val="007564D7"/>
    <w:rsid w:val="00760C81"/>
    <w:rsid w:val="007627AE"/>
    <w:rsid w:val="007651F5"/>
    <w:rsid w:val="007751C5"/>
    <w:rsid w:val="00781D5C"/>
    <w:rsid w:val="00783849"/>
    <w:rsid w:val="00793A6B"/>
    <w:rsid w:val="007A73D8"/>
    <w:rsid w:val="007B0232"/>
    <w:rsid w:val="007B2ACF"/>
    <w:rsid w:val="007C2794"/>
    <w:rsid w:val="007D3D75"/>
    <w:rsid w:val="007D5F2B"/>
    <w:rsid w:val="007D60D3"/>
    <w:rsid w:val="007E0685"/>
    <w:rsid w:val="007E656A"/>
    <w:rsid w:val="007F141C"/>
    <w:rsid w:val="007F5C53"/>
    <w:rsid w:val="007F7C45"/>
    <w:rsid w:val="00802496"/>
    <w:rsid w:val="00813E55"/>
    <w:rsid w:val="008168A2"/>
    <w:rsid w:val="008348EC"/>
    <w:rsid w:val="00841EB1"/>
    <w:rsid w:val="0084231A"/>
    <w:rsid w:val="00852101"/>
    <w:rsid w:val="00871D37"/>
    <w:rsid w:val="0087457E"/>
    <w:rsid w:val="00884B10"/>
    <w:rsid w:val="00884B17"/>
    <w:rsid w:val="00884B3C"/>
    <w:rsid w:val="00885625"/>
    <w:rsid w:val="00893F7D"/>
    <w:rsid w:val="00894DC9"/>
    <w:rsid w:val="008A07D7"/>
    <w:rsid w:val="008A2E6D"/>
    <w:rsid w:val="008B4442"/>
    <w:rsid w:val="008C289A"/>
    <w:rsid w:val="008D488C"/>
    <w:rsid w:val="008D4C30"/>
    <w:rsid w:val="008D62F0"/>
    <w:rsid w:val="008E1004"/>
    <w:rsid w:val="008E2E13"/>
    <w:rsid w:val="008E3F0B"/>
    <w:rsid w:val="008E7B2B"/>
    <w:rsid w:val="008F36D8"/>
    <w:rsid w:val="008F4904"/>
    <w:rsid w:val="00905C07"/>
    <w:rsid w:val="00906395"/>
    <w:rsid w:val="0091561A"/>
    <w:rsid w:val="00925D81"/>
    <w:rsid w:val="00937B18"/>
    <w:rsid w:val="00941DF0"/>
    <w:rsid w:val="00952321"/>
    <w:rsid w:val="009573CF"/>
    <w:rsid w:val="00961F1B"/>
    <w:rsid w:val="00963358"/>
    <w:rsid w:val="00966E16"/>
    <w:rsid w:val="009818D5"/>
    <w:rsid w:val="00981C0F"/>
    <w:rsid w:val="009829B9"/>
    <w:rsid w:val="00990FE7"/>
    <w:rsid w:val="00991412"/>
    <w:rsid w:val="00992972"/>
    <w:rsid w:val="00995D9B"/>
    <w:rsid w:val="00997681"/>
    <w:rsid w:val="00997A8C"/>
    <w:rsid w:val="009A06DF"/>
    <w:rsid w:val="009A3424"/>
    <w:rsid w:val="009B1AD5"/>
    <w:rsid w:val="009B5632"/>
    <w:rsid w:val="009B7ADB"/>
    <w:rsid w:val="009D0364"/>
    <w:rsid w:val="009D3184"/>
    <w:rsid w:val="009D6E5B"/>
    <w:rsid w:val="009D7D53"/>
    <w:rsid w:val="00A009F3"/>
    <w:rsid w:val="00A01B9C"/>
    <w:rsid w:val="00A020DC"/>
    <w:rsid w:val="00A06023"/>
    <w:rsid w:val="00A066D3"/>
    <w:rsid w:val="00A06DF8"/>
    <w:rsid w:val="00A073B4"/>
    <w:rsid w:val="00A07474"/>
    <w:rsid w:val="00A146E0"/>
    <w:rsid w:val="00A15ACE"/>
    <w:rsid w:val="00A31936"/>
    <w:rsid w:val="00A4240F"/>
    <w:rsid w:val="00A51DAB"/>
    <w:rsid w:val="00A52365"/>
    <w:rsid w:val="00A52C92"/>
    <w:rsid w:val="00A53F52"/>
    <w:rsid w:val="00A5557A"/>
    <w:rsid w:val="00A560BA"/>
    <w:rsid w:val="00A66A44"/>
    <w:rsid w:val="00A74C9E"/>
    <w:rsid w:val="00A76CAE"/>
    <w:rsid w:val="00A90D7B"/>
    <w:rsid w:val="00AA098A"/>
    <w:rsid w:val="00AA19D0"/>
    <w:rsid w:val="00AB0F6C"/>
    <w:rsid w:val="00AB1083"/>
    <w:rsid w:val="00AB2B9E"/>
    <w:rsid w:val="00AC32EB"/>
    <w:rsid w:val="00AC459E"/>
    <w:rsid w:val="00AC5E03"/>
    <w:rsid w:val="00AD1263"/>
    <w:rsid w:val="00AD302B"/>
    <w:rsid w:val="00AE69AC"/>
    <w:rsid w:val="00AE7B02"/>
    <w:rsid w:val="00AF2789"/>
    <w:rsid w:val="00AF71FD"/>
    <w:rsid w:val="00B07AA2"/>
    <w:rsid w:val="00B12A7A"/>
    <w:rsid w:val="00B14090"/>
    <w:rsid w:val="00B14E15"/>
    <w:rsid w:val="00B20428"/>
    <w:rsid w:val="00B20969"/>
    <w:rsid w:val="00B26000"/>
    <w:rsid w:val="00B322D4"/>
    <w:rsid w:val="00B36EF8"/>
    <w:rsid w:val="00B44D68"/>
    <w:rsid w:val="00B479E8"/>
    <w:rsid w:val="00B61402"/>
    <w:rsid w:val="00B645C8"/>
    <w:rsid w:val="00B6711E"/>
    <w:rsid w:val="00B728B8"/>
    <w:rsid w:val="00B73082"/>
    <w:rsid w:val="00B73CD7"/>
    <w:rsid w:val="00B851A6"/>
    <w:rsid w:val="00B87EC2"/>
    <w:rsid w:val="00B9191E"/>
    <w:rsid w:val="00B97A93"/>
    <w:rsid w:val="00BA1AAE"/>
    <w:rsid w:val="00BA5C60"/>
    <w:rsid w:val="00BA6945"/>
    <w:rsid w:val="00BB030D"/>
    <w:rsid w:val="00BB0B2E"/>
    <w:rsid w:val="00BB4924"/>
    <w:rsid w:val="00BB4DD4"/>
    <w:rsid w:val="00BC053F"/>
    <w:rsid w:val="00BC5D2A"/>
    <w:rsid w:val="00BD05F3"/>
    <w:rsid w:val="00BE0648"/>
    <w:rsid w:val="00BF5467"/>
    <w:rsid w:val="00C03617"/>
    <w:rsid w:val="00C136D3"/>
    <w:rsid w:val="00C20EC8"/>
    <w:rsid w:val="00C3498E"/>
    <w:rsid w:val="00C37C0F"/>
    <w:rsid w:val="00C42256"/>
    <w:rsid w:val="00C42271"/>
    <w:rsid w:val="00C428E8"/>
    <w:rsid w:val="00C542EC"/>
    <w:rsid w:val="00C55708"/>
    <w:rsid w:val="00C565BB"/>
    <w:rsid w:val="00C610FE"/>
    <w:rsid w:val="00C62E7A"/>
    <w:rsid w:val="00C67998"/>
    <w:rsid w:val="00C67EAC"/>
    <w:rsid w:val="00C8078A"/>
    <w:rsid w:val="00C80904"/>
    <w:rsid w:val="00C8565F"/>
    <w:rsid w:val="00C91624"/>
    <w:rsid w:val="00C91E28"/>
    <w:rsid w:val="00C95CC3"/>
    <w:rsid w:val="00CA239D"/>
    <w:rsid w:val="00CB1127"/>
    <w:rsid w:val="00CB4E8A"/>
    <w:rsid w:val="00CC33E7"/>
    <w:rsid w:val="00CF69C1"/>
    <w:rsid w:val="00D02ED8"/>
    <w:rsid w:val="00D25A81"/>
    <w:rsid w:val="00D30B47"/>
    <w:rsid w:val="00D4557F"/>
    <w:rsid w:val="00D52031"/>
    <w:rsid w:val="00D52C9B"/>
    <w:rsid w:val="00D54582"/>
    <w:rsid w:val="00D54EBC"/>
    <w:rsid w:val="00D5740F"/>
    <w:rsid w:val="00D63F01"/>
    <w:rsid w:val="00D64D50"/>
    <w:rsid w:val="00D64DEB"/>
    <w:rsid w:val="00D733CE"/>
    <w:rsid w:val="00D74AA6"/>
    <w:rsid w:val="00D7796C"/>
    <w:rsid w:val="00D84481"/>
    <w:rsid w:val="00D844E3"/>
    <w:rsid w:val="00D94FAE"/>
    <w:rsid w:val="00DA0DCA"/>
    <w:rsid w:val="00DA1E8F"/>
    <w:rsid w:val="00DA49CF"/>
    <w:rsid w:val="00DB5164"/>
    <w:rsid w:val="00DC0E1F"/>
    <w:rsid w:val="00DC53A9"/>
    <w:rsid w:val="00DC5A57"/>
    <w:rsid w:val="00DD348A"/>
    <w:rsid w:val="00DD69B4"/>
    <w:rsid w:val="00DE3D36"/>
    <w:rsid w:val="00DE59A8"/>
    <w:rsid w:val="00DE63CE"/>
    <w:rsid w:val="00DF06F2"/>
    <w:rsid w:val="00DF52A3"/>
    <w:rsid w:val="00E019AE"/>
    <w:rsid w:val="00E0266C"/>
    <w:rsid w:val="00E027AF"/>
    <w:rsid w:val="00E06E88"/>
    <w:rsid w:val="00E06EDD"/>
    <w:rsid w:val="00E24F65"/>
    <w:rsid w:val="00E37EEC"/>
    <w:rsid w:val="00E40E1F"/>
    <w:rsid w:val="00E448B4"/>
    <w:rsid w:val="00E47B5E"/>
    <w:rsid w:val="00E63686"/>
    <w:rsid w:val="00E643AA"/>
    <w:rsid w:val="00E77B34"/>
    <w:rsid w:val="00E87E64"/>
    <w:rsid w:val="00E94B19"/>
    <w:rsid w:val="00EB1359"/>
    <w:rsid w:val="00EB77CB"/>
    <w:rsid w:val="00EC2DA6"/>
    <w:rsid w:val="00ED11E1"/>
    <w:rsid w:val="00F018CD"/>
    <w:rsid w:val="00F04DED"/>
    <w:rsid w:val="00F05B51"/>
    <w:rsid w:val="00F06274"/>
    <w:rsid w:val="00F10F2F"/>
    <w:rsid w:val="00F12788"/>
    <w:rsid w:val="00F155EA"/>
    <w:rsid w:val="00F15DF0"/>
    <w:rsid w:val="00F16E2D"/>
    <w:rsid w:val="00F1740C"/>
    <w:rsid w:val="00F210F1"/>
    <w:rsid w:val="00F22375"/>
    <w:rsid w:val="00F232C2"/>
    <w:rsid w:val="00F245A0"/>
    <w:rsid w:val="00F37E0C"/>
    <w:rsid w:val="00F4335E"/>
    <w:rsid w:val="00F54BCC"/>
    <w:rsid w:val="00F5569F"/>
    <w:rsid w:val="00F71828"/>
    <w:rsid w:val="00F732A1"/>
    <w:rsid w:val="00F73E67"/>
    <w:rsid w:val="00F7446C"/>
    <w:rsid w:val="00F838A8"/>
    <w:rsid w:val="00F861B7"/>
    <w:rsid w:val="00F86740"/>
    <w:rsid w:val="00F94F88"/>
    <w:rsid w:val="00F963A8"/>
    <w:rsid w:val="00FB4070"/>
    <w:rsid w:val="00FB6DAC"/>
    <w:rsid w:val="00FC16F8"/>
    <w:rsid w:val="00FC32FD"/>
    <w:rsid w:val="00FC434F"/>
    <w:rsid w:val="00FC5D45"/>
    <w:rsid w:val="00FC61B9"/>
    <w:rsid w:val="00FD0EE1"/>
    <w:rsid w:val="00FE1622"/>
    <w:rsid w:val="00FE1861"/>
    <w:rsid w:val="00FE2368"/>
    <w:rsid w:val="00FE23F6"/>
    <w:rsid w:val="00FE63B2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B7C8B76-4A3F-4B87-BD39-473E3935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386E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B0C0B3EF9543158286F0D8BBFEE1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DD2134-EAB8-4902-B382-2140101193F1}"/>
      </w:docPartPr>
      <w:docPartBody>
        <w:p w:rsidR="001E3F88" w:rsidRDefault="00BD0529" w:rsidP="00BD0529">
          <w:pPr>
            <w:pStyle w:val="32B0C0B3EF9543158286F0D8BBFEE1F8"/>
          </w:pPr>
          <w:r w:rsidRPr="00E624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894CD7AF7D4C79912D56783EC4FB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41D68B-D88C-4074-AEB3-FB3023A90CDC}"/>
      </w:docPartPr>
      <w:docPartBody>
        <w:p w:rsidR="00CF59B9" w:rsidRDefault="00466430" w:rsidP="00466430">
          <w:pPr>
            <w:pStyle w:val="B0894CD7AF7D4C79912D56783EC4FB64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66E4E"/>
    <w:rsid w:val="00083C58"/>
    <w:rsid w:val="00086D55"/>
    <w:rsid w:val="000B5432"/>
    <w:rsid w:val="000C7B78"/>
    <w:rsid w:val="000D1030"/>
    <w:rsid w:val="000E48E4"/>
    <w:rsid w:val="00100D0E"/>
    <w:rsid w:val="001035BB"/>
    <w:rsid w:val="00121143"/>
    <w:rsid w:val="00122251"/>
    <w:rsid w:val="00191C7F"/>
    <w:rsid w:val="001B44B5"/>
    <w:rsid w:val="001E2E70"/>
    <w:rsid w:val="001E3F88"/>
    <w:rsid w:val="00225DAB"/>
    <w:rsid w:val="00277FC2"/>
    <w:rsid w:val="002E62BF"/>
    <w:rsid w:val="003170E1"/>
    <w:rsid w:val="00360589"/>
    <w:rsid w:val="00364276"/>
    <w:rsid w:val="003A46E6"/>
    <w:rsid w:val="004216F2"/>
    <w:rsid w:val="0044015D"/>
    <w:rsid w:val="0045463C"/>
    <w:rsid w:val="00466430"/>
    <w:rsid w:val="00470630"/>
    <w:rsid w:val="00525C55"/>
    <w:rsid w:val="00532D0A"/>
    <w:rsid w:val="005F2DFF"/>
    <w:rsid w:val="006063C9"/>
    <w:rsid w:val="0063371A"/>
    <w:rsid w:val="006804F2"/>
    <w:rsid w:val="006A7FBD"/>
    <w:rsid w:val="006C12F5"/>
    <w:rsid w:val="006E3D91"/>
    <w:rsid w:val="00741B73"/>
    <w:rsid w:val="00783849"/>
    <w:rsid w:val="007F5C53"/>
    <w:rsid w:val="007F7C45"/>
    <w:rsid w:val="00802496"/>
    <w:rsid w:val="00852101"/>
    <w:rsid w:val="00882A3F"/>
    <w:rsid w:val="00894DC9"/>
    <w:rsid w:val="008F2E4E"/>
    <w:rsid w:val="00935EFA"/>
    <w:rsid w:val="00990FE7"/>
    <w:rsid w:val="00991412"/>
    <w:rsid w:val="009B744F"/>
    <w:rsid w:val="00A24715"/>
    <w:rsid w:val="00AB0F6C"/>
    <w:rsid w:val="00AC459E"/>
    <w:rsid w:val="00AD302B"/>
    <w:rsid w:val="00B15AEB"/>
    <w:rsid w:val="00B73082"/>
    <w:rsid w:val="00B851A6"/>
    <w:rsid w:val="00B97A93"/>
    <w:rsid w:val="00BA77C1"/>
    <w:rsid w:val="00BD0529"/>
    <w:rsid w:val="00C94E7C"/>
    <w:rsid w:val="00C96811"/>
    <w:rsid w:val="00CF59B9"/>
    <w:rsid w:val="00D23C1D"/>
    <w:rsid w:val="00DA04DA"/>
    <w:rsid w:val="00E37EEC"/>
    <w:rsid w:val="00E643AA"/>
    <w:rsid w:val="00F04DED"/>
    <w:rsid w:val="00F23890"/>
    <w:rsid w:val="00F52732"/>
    <w:rsid w:val="00F74255"/>
    <w:rsid w:val="00F81D0D"/>
    <w:rsid w:val="00F838A8"/>
    <w:rsid w:val="00FB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6430"/>
    <w:rPr>
      <w:color w:val="808080"/>
    </w:rPr>
  </w:style>
  <w:style w:type="paragraph" w:customStyle="1" w:styleId="32B0C0B3EF9543158286F0D8BBFEE1F8">
    <w:name w:val="32B0C0B3EF9543158286F0D8BBFEE1F8"/>
    <w:rsid w:val="00BD0529"/>
    <w:rPr>
      <w:kern w:val="2"/>
      <w14:ligatures w14:val="standardContextual"/>
    </w:rPr>
  </w:style>
  <w:style w:type="paragraph" w:customStyle="1" w:styleId="B0894CD7AF7D4C79912D56783EC4FB64">
    <w:name w:val="B0894CD7AF7D4C79912D56783EC4FB64"/>
    <w:rsid w:val="0046643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  <SharedWithUsers xmlns="b10e0963-af3d-49bf-b3d6-4e1d79e3dd35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A330B-20D3-4BA4-A806-CC8A1D979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3</Pages>
  <Words>274</Words>
  <Characters>2287</Characters>
  <Application>Microsoft Office Word</Application>
  <DocSecurity>0</DocSecurity>
  <Lines>175</Lines>
  <Paragraphs>98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Aylin Cosgun</cp:lastModifiedBy>
  <cp:revision>56</cp:revision>
  <cp:lastPrinted>2023-01-23T23:03:00Z</cp:lastPrinted>
  <dcterms:created xsi:type="dcterms:W3CDTF">2025-08-28T07:58:00Z</dcterms:created>
  <dcterms:modified xsi:type="dcterms:W3CDTF">2026-04-01T15:21:00Z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775700</vt:r8>
  </property>
</Properties>
</file>